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A9A05" w14:textId="47C0D278" w:rsidR="003574D1" w:rsidRDefault="003574D1">
      <w:pPr>
        <w:rPr>
          <w:rFonts w:eastAsia="Times New Roman" w:cs="Times New Roman"/>
          <w:b/>
          <w:szCs w:val="18"/>
        </w:rPr>
      </w:pPr>
    </w:p>
    <w:p w14:paraId="07F60CC2" w14:textId="7DD9C0F8" w:rsidR="006856B7" w:rsidRDefault="00DC2E4C" w:rsidP="00B0415A">
      <w:pPr>
        <w:jc w:val="right"/>
        <w:outlineLvl w:val="0"/>
        <w:rPr>
          <w:b/>
        </w:rPr>
      </w:pPr>
      <w:r w:rsidRPr="00B71AA7">
        <w:rPr>
          <w:b/>
        </w:rPr>
        <w:t xml:space="preserve">ZAŁĄCZNIK NR 2 DO SWZ – FORMULARZ OFERTY </w:t>
      </w:r>
    </w:p>
    <w:p w14:paraId="2417887D" w14:textId="77777777" w:rsidR="001342C0" w:rsidRDefault="001342C0" w:rsidP="006856B7">
      <w:pPr>
        <w:jc w:val="right"/>
      </w:pPr>
    </w:p>
    <w:p w14:paraId="0554155E" w14:textId="77777777" w:rsidR="00DC2E4C" w:rsidRPr="00B71AA7" w:rsidRDefault="00DC2E4C" w:rsidP="006856B7">
      <w:pPr>
        <w:jc w:val="right"/>
        <w:rPr>
          <w:b/>
        </w:rPr>
      </w:pPr>
      <w:r w:rsidRPr="00B71AA7">
        <w:rPr>
          <w:b/>
        </w:rPr>
        <w:t>Zamawiający:</w:t>
      </w:r>
    </w:p>
    <w:p w14:paraId="6160456D" w14:textId="01B956AF" w:rsidR="00F62662" w:rsidRPr="00F62662" w:rsidRDefault="00000000" w:rsidP="006732B8">
      <w:pPr>
        <w:spacing w:before="120" w:after="120"/>
        <w:ind w:left="5672" w:firstLine="565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2018879431"/>
          <w:placeholder>
            <w:docPart w:val="1B95999DA9CB438EB73ADDC8BF99F399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BB2085">
            <w:rPr>
              <w:rFonts w:cstheme="minorHAnsi"/>
              <w:b/>
              <w:bCs/>
            </w:rPr>
            <w:t>PGE Energetyka Kolejowa Operator Sp. z o.o.</w:t>
          </w:r>
        </w:sdtContent>
      </w:sdt>
    </w:p>
    <w:p w14:paraId="455449BA" w14:textId="77777777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</w:rPr>
      </w:pPr>
      <w:r w:rsidRPr="00F62662">
        <w:rPr>
          <w:rFonts w:ascii="Verdana" w:eastAsia="Verdana" w:hAnsi="Verdana" w:cs="Verdana"/>
        </w:rPr>
        <w:t>w imieniu i na rzecz której działa:</w:t>
      </w:r>
    </w:p>
    <w:p w14:paraId="26391F41" w14:textId="6F01FC22" w:rsidR="00F62662" w:rsidRPr="00D21BCD" w:rsidRDefault="00000000" w:rsidP="006732B8">
      <w:pPr>
        <w:spacing w:before="120" w:after="120"/>
        <w:ind w:left="7230" w:hanging="282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868570232"/>
          <w:placeholder>
            <w:docPart w:val="D89704816CB7495880CBDA3EE27187B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371A53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="00F62662" w:rsidRPr="00F62662">
        <w:rPr>
          <w:rFonts w:ascii="Verdana" w:eastAsia="Verdana" w:hAnsi="Verdana" w:cs="Verdana"/>
          <w:b/>
        </w:rPr>
        <w:t xml:space="preserve"> </w:t>
      </w:r>
    </w:p>
    <w:p w14:paraId="7870D6ED" w14:textId="6CACC360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  <w:color w:val="000000"/>
        </w:rPr>
      </w:pPr>
      <w:r w:rsidRPr="00F62662">
        <w:rPr>
          <w:rFonts w:ascii="Verdana" w:eastAsia="Verdana" w:hAnsi="Verdana" w:cs="Verdana"/>
          <w:color w:val="000000"/>
        </w:rPr>
        <w:t>ul. Hoża 63/67</w:t>
      </w:r>
    </w:p>
    <w:p w14:paraId="5CCADBD2" w14:textId="5BCE6A61" w:rsidR="00B71AA7" w:rsidRPr="007F1989" w:rsidRDefault="00F62662" w:rsidP="00D21BCD">
      <w:pPr>
        <w:ind w:left="5672" w:firstLine="709"/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>
        <w:rPr>
          <w:rFonts w:ascii="Verdana" w:eastAsia="Verdana" w:hAnsi="Verdana" w:cs="Verdana"/>
          <w:color w:val="000000"/>
        </w:rPr>
        <w:t>00</w:t>
      </w:r>
      <w:r w:rsidRPr="00F62662">
        <w:rPr>
          <w:rFonts w:ascii="Verdana" w:eastAsia="Verdana" w:hAnsi="Verdana" w:cs="Verdana"/>
          <w:color w:val="000000"/>
        </w:rPr>
        <w:t>-</w:t>
      </w:r>
      <w:r>
        <w:rPr>
          <w:rFonts w:ascii="Verdana" w:eastAsia="Verdana" w:hAnsi="Verdana" w:cs="Verdana"/>
          <w:color w:val="000000"/>
        </w:rPr>
        <w:t>681</w:t>
      </w:r>
      <w:r w:rsidRPr="00F62662"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color w:val="000000"/>
        </w:rPr>
        <w:t>Warszawa</w:t>
      </w:r>
    </w:p>
    <w:p w14:paraId="6D5FE34C" w14:textId="5C0FCAE1" w:rsidR="00DC2E4C" w:rsidRPr="007F1989" w:rsidRDefault="001342C0" w:rsidP="001E1135">
      <w:pPr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 w:rsidRPr="007F1989">
        <w:rPr>
          <w:rFonts w:asciiTheme="majorHAnsi" w:hAnsiTheme="majorHAnsi"/>
          <w:color w:val="1A7466" w:themeColor="text2"/>
          <w:sz w:val="32"/>
          <w:szCs w:val="32"/>
        </w:rPr>
        <w:t xml:space="preserve">OFERTA </w:t>
      </w:r>
    </w:p>
    <w:p w14:paraId="129FDCEA" w14:textId="3D64101F" w:rsidR="00DC2E4C" w:rsidRPr="007F1989" w:rsidRDefault="00DC2E4C" w:rsidP="001E1135">
      <w:pPr>
        <w:jc w:val="center"/>
      </w:pPr>
      <w:r w:rsidRPr="00FF63A8">
        <w:t xml:space="preserve">w Postępowaniu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45076725"/>
          <w:placeholder>
            <w:docPart w:val="31A27A74808A4E44BDACF96E3306BFC3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97718E">
            <w:rPr>
              <w:rFonts w:ascii="Verdana" w:hAnsi="Verdana" w:cstheme="majorBidi"/>
              <w:b/>
              <w:bCs/>
              <w:szCs w:val="26"/>
            </w:rPr>
            <w:t>Dostawa 2 szt. transformatorów żywicznych 1250 kVA</w:t>
          </w:r>
        </w:sdtContent>
      </w:sdt>
    </w:p>
    <w:p w14:paraId="19EAABB1" w14:textId="62A0F557" w:rsidR="00DC2E4C" w:rsidRDefault="00DC2E4C" w:rsidP="001E1135">
      <w:pPr>
        <w:jc w:val="center"/>
      </w:pPr>
      <w:r w:rsidRPr="00FF63A8">
        <w:t xml:space="preserve">Nr Postępowania nadany sprawie przez Zamawiającego: </w:t>
      </w:r>
      <w:sdt>
        <w:sdtPr>
          <w:rPr>
            <w:b/>
            <w:bCs/>
          </w:rPr>
          <w:alias w:val="AUTOMAT - NIE uzupełniaj"/>
          <w:tag w:val=""/>
          <w:id w:val="-943075108"/>
          <w:placeholder>
            <w:docPart w:val="6F4E7A96CD5545A8AADEC5ABB86AD75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97718E">
            <w:rPr>
              <w:b/>
              <w:bCs/>
            </w:rPr>
            <w:t>POST/HZ/EO/HZL/00041/2026</w:t>
          </w:r>
        </w:sdtContent>
      </w:sdt>
    </w:p>
    <w:p w14:paraId="5AC95EFF" w14:textId="77777777" w:rsidR="00DC2E4C" w:rsidRDefault="00DC2E4C" w:rsidP="001E1135"/>
    <w:p w14:paraId="7A4E313A" w14:textId="6760D158" w:rsidR="00DC2E4C" w:rsidRPr="00B71AA7" w:rsidRDefault="001342C0" w:rsidP="001E1135">
      <w:pPr>
        <w:pStyle w:val="Akapitzlist"/>
        <w:numPr>
          <w:ilvl w:val="0"/>
          <w:numId w:val="3"/>
        </w:numPr>
        <w:rPr>
          <w:b/>
        </w:rPr>
      </w:pPr>
      <w:r>
        <w:rPr>
          <w:b/>
        </w:rPr>
        <w:t>OFERTĘ</w:t>
      </w:r>
      <w:r w:rsidR="00DC2E4C" w:rsidRPr="00B71AA7">
        <w:rPr>
          <w:b/>
        </w:rPr>
        <w:t xml:space="preserve"> SKŁADA:</w:t>
      </w:r>
    </w:p>
    <w:p w14:paraId="24C3810C" w14:textId="77777777" w:rsidR="00B71AA7" w:rsidRDefault="00B71AA7" w:rsidP="001E1135">
      <w:pPr>
        <w:pStyle w:val="Akapitzlist"/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71AA7" w:rsidRPr="00B71AA7" w14:paraId="1E5EFA9F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7B3A7050" w14:textId="77777777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permStart w:id="282878769" w:edGrp="everyone" w:colFirst="1" w:colLast="1"/>
            <w:r w:rsidRPr="00B71AA7">
              <w:rPr>
                <w:rFonts w:eastAsia="Times New Roman" w:cs="Calibri"/>
                <w:b/>
                <w:szCs w:val="18"/>
              </w:rPr>
              <w:t xml:space="preserve">Wykonawca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0BF3ADCB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4C79A334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3CC1703E" w14:textId="47D50D36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permStart w:id="1636975459" w:edGrp="everyone" w:colFirst="1" w:colLast="1"/>
            <w:permEnd w:id="282878769"/>
            <w:r w:rsidRPr="00B71AA7">
              <w:rPr>
                <w:rFonts w:eastAsia="Times New Roman" w:cs="Calibri"/>
                <w:b/>
                <w:szCs w:val="18"/>
              </w:rPr>
              <w:t>Wykonawca</w:t>
            </w:r>
            <w:r w:rsidRPr="00B71AA7">
              <w:rPr>
                <w:rFonts w:eastAsia="Times New Roman" w:cs="Calibri"/>
                <w:b/>
                <w:szCs w:val="18"/>
                <w:vertAlign w:val="superscript"/>
              </w:rPr>
              <w:footnoteReference w:id="2"/>
            </w:r>
            <w:r w:rsidRPr="00B71AA7">
              <w:rPr>
                <w:rFonts w:eastAsia="Times New Roman" w:cs="Calibri"/>
                <w:b/>
                <w:szCs w:val="18"/>
              </w:rPr>
              <w:t xml:space="preserve">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63FBC321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10FC9AE8" w14:textId="77777777" w:rsidTr="00B71AA7">
        <w:trPr>
          <w:trHeight w:val="960"/>
        </w:trPr>
        <w:tc>
          <w:tcPr>
            <w:tcW w:w="3119" w:type="dxa"/>
            <w:shd w:val="clear" w:color="auto" w:fill="1A7466" w:themeFill="text2"/>
            <w:vAlign w:val="center"/>
          </w:tcPr>
          <w:p w14:paraId="7176D00A" w14:textId="77777777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permStart w:id="1996517075" w:edGrp="everyone" w:colFirst="1" w:colLast="1"/>
            <w:permEnd w:id="1636975459"/>
            <w:r w:rsidRPr="00B71AA7">
              <w:rPr>
                <w:rFonts w:eastAsia="Times New Roman" w:cs="Calibri"/>
                <w:b/>
                <w:szCs w:val="18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7617FAC7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permEnd w:id="1996517075"/>
    </w:tbl>
    <w:p w14:paraId="0F06545B" w14:textId="77777777" w:rsidR="00DC2E4C" w:rsidRDefault="00DC2E4C" w:rsidP="001E1135"/>
    <w:p w14:paraId="00DEE5ED" w14:textId="77777777" w:rsidR="00DC2E4C" w:rsidRPr="00B71AA7" w:rsidRDefault="00DC2E4C" w:rsidP="001E1135">
      <w:pPr>
        <w:ind w:firstLine="708"/>
        <w:rPr>
          <w:b/>
        </w:rPr>
      </w:pPr>
      <w:r w:rsidRPr="00B71AA7">
        <w:rPr>
          <w:b/>
        </w:rPr>
        <w:t>OSOBA UPRAWNIONA DO KONTAKTÓW Z ZAMAWIAJĄCYM:</w:t>
      </w:r>
    </w:p>
    <w:p w14:paraId="022777CA" w14:textId="77777777" w:rsidR="00DC2E4C" w:rsidRPr="00B71AA7" w:rsidRDefault="00DC2E4C" w:rsidP="001E1135">
      <w:pPr>
        <w:rPr>
          <w:b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71AA7" w:rsidRPr="00B71AA7" w14:paraId="5F0ADCD0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F2B26D3" w14:textId="77777777" w:rsidR="00B71AA7" w:rsidRPr="007F1989" w:rsidRDefault="00B71AA7" w:rsidP="001E1135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eastAsia="zh-CN"/>
              </w:rPr>
            </w:pPr>
            <w:permStart w:id="884831644" w:edGrp="everyone" w:colFirst="1" w:colLast="1"/>
            <w:r w:rsidRPr="007F1989">
              <w:rPr>
                <w:rFonts w:eastAsia="Times New Roman" w:cs="Calibri"/>
                <w:b/>
                <w:szCs w:val="18"/>
                <w:lang w:eastAsia="zh-CN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57D3298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eastAsia="zh-CN"/>
              </w:rPr>
            </w:pPr>
          </w:p>
        </w:tc>
      </w:tr>
      <w:tr w:rsidR="00B71AA7" w:rsidRPr="00B71AA7" w14:paraId="3F0A2AF3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EC61179" w14:textId="77777777" w:rsidR="00B71AA7" w:rsidRPr="007F1989" w:rsidRDefault="00B71AA7" w:rsidP="001E1135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permStart w:id="1683519972" w:edGrp="everyone" w:colFirst="1" w:colLast="1"/>
            <w:permEnd w:id="884831644"/>
            <w:r w:rsidRPr="007F1989">
              <w:rPr>
                <w:rFonts w:eastAsia="Times New Roman" w:cs="Calibri"/>
                <w:b/>
                <w:szCs w:val="18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F9916BD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1DDDF152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041E8166" w14:textId="77777777" w:rsidR="00B71AA7" w:rsidRPr="007F1989" w:rsidRDefault="00B71AA7" w:rsidP="001E1135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permStart w:id="597310868" w:edGrp="everyone" w:colFirst="1" w:colLast="1"/>
            <w:permEnd w:id="1683519972"/>
            <w:r w:rsidRPr="007F1989">
              <w:rPr>
                <w:rFonts w:eastAsia="Times New Roman" w:cs="Calibri"/>
                <w:b/>
                <w:szCs w:val="18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56E6B8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0D55AFAD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667F8D69" w14:textId="77777777" w:rsidR="00B71AA7" w:rsidRPr="007F1989" w:rsidRDefault="00B71AA7" w:rsidP="001E1135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val="de-DE" w:eastAsia="zh-CN"/>
              </w:rPr>
            </w:pPr>
            <w:permStart w:id="19990774" w:edGrp="everyone" w:colFirst="1" w:colLast="1"/>
            <w:permEnd w:id="597310868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E-mail: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660DEF1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val="de-DE" w:eastAsia="zh-CN"/>
              </w:rPr>
            </w:pPr>
          </w:p>
        </w:tc>
      </w:tr>
      <w:permEnd w:id="19990774"/>
    </w:tbl>
    <w:p w14:paraId="2B413772" w14:textId="77777777" w:rsidR="00DC2E4C" w:rsidRDefault="00DC2E4C" w:rsidP="001E1135"/>
    <w:p w14:paraId="7FF8E1B5" w14:textId="3C106D6F" w:rsidR="00DC2E4C" w:rsidRDefault="001342C0" w:rsidP="001E1135">
      <w:pPr>
        <w:pStyle w:val="Akapitzlist"/>
        <w:numPr>
          <w:ilvl w:val="0"/>
          <w:numId w:val="3"/>
        </w:numPr>
        <w:spacing w:after="240"/>
        <w:rPr>
          <w:b/>
        </w:rPr>
      </w:pPr>
      <w:r>
        <w:rPr>
          <w:b/>
        </w:rPr>
        <w:t>CENA OFERTY</w:t>
      </w:r>
      <w:r w:rsidR="00DC2E4C" w:rsidRPr="00063C0D">
        <w:rPr>
          <w:b/>
        </w:rPr>
        <w:t xml:space="preserve">: </w:t>
      </w:r>
    </w:p>
    <w:p w14:paraId="608C1241" w14:textId="77777777" w:rsidR="00BC3366" w:rsidRPr="00063C0D" w:rsidRDefault="00BC3366" w:rsidP="001E1135">
      <w:pPr>
        <w:pStyle w:val="Akapitzlist"/>
        <w:spacing w:after="240"/>
        <w:rPr>
          <w:b/>
        </w:rPr>
      </w:pPr>
    </w:p>
    <w:p w14:paraId="09F7E008" w14:textId="16804D91" w:rsidR="00DC2E4C" w:rsidRDefault="00DC2E4C" w:rsidP="001E1135">
      <w:pPr>
        <w:pStyle w:val="Akapitzlist"/>
        <w:numPr>
          <w:ilvl w:val="0"/>
          <w:numId w:val="27"/>
        </w:numPr>
        <w:spacing w:beforeLines="40" w:before="96" w:after="240"/>
        <w:jc w:val="both"/>
      </w:pPr>
      <w:r>
        <w:t>Oferujemy, wykonanie przedmiotu Zamówienia zgodnie z wymaganiami zawartymi w SWZ za cenę: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976"/>
        <w:gridCol w:w="1640"/>
        <w:gridCol w:w="1400"/>
        <w:gridCol w:w="2347"/>
      </w:tblGrid>
      <w:tr w:rsidR="00C75417" w:rsidRPr="00604915" w14:paraId="2DAD6200" w14:textId="77777777" w:rsidTr="000E4537">
        <w:trPr>
          <w:trHeight w:val="1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</w:tcPr>
          <w:p w14:paraId="00B948C8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noWrap/>
            <w:vAlign w:val="center"/>
            <w:hideMark/>
          </w:tcPr>
          <w:p w14:paraId="5F29E212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Wyszczególniony przedmiot Zamówienia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64D2A39F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netto PLN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7FDBFFF2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podatku VAT PLN</w:t>
            </w:r>
          </w:p>
          <w:p w14:paraId="35F6EA6A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[stawka VAT </w:t>
            </w:r>
            <w:permStart w:id="1791781257" w:edGrp="everyone"/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…</w:t>
            </w:r>
            <w:permEnd w:id="1791781257"/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%]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5C8BB5F4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brutto PLN</w:t>
            </w:r>
          </w:p>
          <w:p w14:paraId="76D03C7C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[suma kolumn 3 i 4]</w:t>
            </w:r>
          </w:p>
        </w:tc>
      </w:tr>
      <w:tr w:rsidR="00C75417" w:rsidRPr="00604915" w14:paraId="1E3B4BF3" w14:textId="77777777" w:rsidTr="000E4537">
        <w:trPr>
          <w:trHeight w:val="1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F9564B3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noWrap/>
            <w:vAlign w:val="center"/>
          </w:tcPr>
          <w:p w14:paraId="51452AE7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58BADC4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3A962DD7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2E6971B0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C75417" w:rsidRPr="00604915" w14:paraId="4F196C56" w14:textId="77777777" w:rsidTr="000E4537">
        <w:trPr>
          <w:trHeight w:val="6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690A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permStart w:id="768369794" w:edGrp="everyone" w:colFirst="2" w:colLast="2"/>
            <w:permStart w:id="1881221748" w:edGrp="everyone" w:colFirst="3" w:colLast="3"/>
            <w:permStart w:id="1067414583" w:edGrp="everyone" w:colFirst="4" w:colLast="4"/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139493" w14:textId="0FE2874A" w:rsidR="00C75417" w:rsidRPr="00604915" w:rsidRDefault="00BF1274" w:rsidP="001E1135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 szt. Transformatorów suchych 1250 kVA, zgodnych z OPZ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7B37A" w14:textId="77777777" w:rsidR="00C75417" w:rsidRPr="00604915" w:rsidRDefault="00C75417" w:rsidP="001E1135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D349F" w14:textId="77777777" w:rsidR="00C75417" w:rsidRPr="00604915" w:rsidRDefault="00C75417" w:rsidP="001E1135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8A7C9" w14:textId="77777777" w:rsidR="00C75417" w:rsidRPr="00604915" w:rsidRDefault="00C75417" w:rsidP="001E1135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</w:tbl>
    <w:permEnd w:id="768369794"/>
    <w:permEnd w:id="1881221748"/>
    <w:permEnd w:id="1067414583"/>
    <w:p w14:paraId="35DA66FE" w14:textId="19277954" w:rsidR="007F1989" w:rsidRDefault="003C1D9C" w:rsidP="001E1135">
      <w:pPr>
        <w:pStyle w:val="Akapitzlist"/>
        <w:numPr>
          <w:ilvl w:val="0"/>
          <w:numId w:val="27"/>
        </w:numPr>
        <w:spacing w:beforeLines="40" w:before="96" w:after="240"/>
        <w:contextualSpacing w:val="0"/>
        <w:rPr>
          <w:bCs/>
        </w:rPr>
      </w:pPr>
      <w:r w:rsidRPr="003C1D9C">
        <w:rPr>
          <w:bCs/>
        </w:rPr>
        <w:t>Oferujemy wykonanie przedmiotu Zamówienia w terminie: zgodnym z SWZ.</w:t>
      </w:r>
    </w:p>
    <w:p w14:paraId="1E78C3EC" w14:textId="7C0A653A" w:rsidR="00DC2E4C" w:rsidRPr="00063C0D" w:rsidRDefault="00DC2E4C" w:rsidP="001E1135">
      <w:pPr>
        <w:pStyle w:val="Akapitzlist"/>
        <w:numPr>
          <w:ilvl w:val="0"/>
          <w:numId w:val="3"/>
        </w:numPr>
        <w:spacing w:beforeLines="40" w:before="96" w:after="240"/>
        <w:contextualSpacing w:val="0"/>
        <w:rPr>
          <w:b/>
        </w:rPr>
      </w:pPr>
      <w:r w:rsidRPr="00063C0D">
        <w:rPr>
          <w:b/>
        </w:rPr>
        <w:lastRenderedPageBreak/>
        <w:t>OŚWIADCZENIA I INFORMACJE:</w:t>
      </w:r>
    </w:p>
    <w:p w14:paraId="1A0106DC" w14:textId="33692C0A" w:rsidR="00DC2E4C" w:rsidRDefault="00DC2E4C" w:rsidP="001E1135">
      <w:pPr>
        <w:pStyle w:val="Styl1"/>
        <w:jc w:val="both"/>
      </w:pPr>
      <w:r>
        <w:t>My, niżej podpisani, niniejszym oświadczamy, co następuje:</w:t>
      </w:r>
    </w:p>
    <w:p w14:paraId="3470DC65" w14:textId="41099744" w:rsidR="00B71AA7" w:rsidRDefault="00CA3294" w:rsidP="001E1135">
      <w:pPr>
        <w:pStyle w:val="Akapitzlist"/>
        <w:numPr>
          <w:ilvl w:val="0"/>
          <w:numId w:val="8"/>
        </w:numPr>
        <w:spacing w:beforeLines="40" w:before="96" w:after="240"/>
        <w:ind w:left="851" w:hanging="284"/>
        <w:contextualSpacing w:val="0"/>
        <w:jc w:val="both"/>
      </w:pPr>
      <w:r>
        <w:t>p</w:t>
      </w:r>
      <w:r w:rsidR="00957A26">
        <w:t xml:space="preserve">osiadamy </w:t>
      </w:r>
      <w:r w:rsidR="00DC2E4C">
        <w:t>niezbędną wiedzę i doświadczenie oraz dysponu</w:t>
      </w:r>
      <w:r w:rsidR="00957A26">
        <w:t xml:space="preserve">jemy potencjałem technicznym i </w:t>
      </w:r>
      <w:r w:rsidR="00DC2E4C">
        <w:t>osobami zdolnymi do wykonania Zakupu,</w:t>
      </w:r>
    </w:p>
    <w:p w14:paraId="68C3EA8D" w14:textId="77777777" w:rsidR="00B71AA7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>posiadamy uprawnienia do wykonywania określonych czynności, jeżeli ustawy nakładają obowiązek posiadania takich uprawnień,</w:t>
      </w:r>
    </w:p>
    <w:p w14:paraId="3F0A1796" w14:textId="77777777" w:rsidR="00B71AA7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znajdujemy się w sytuacji ekonomicznej i/lub finansowej zapewniającej wykonanie Zakupu, </w:t>
      </w:r>
    </w:p>
    <w:p w14:paraId="72012A90" w14:textId="1CADBCE5" w:rsidR="00087646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nie podlegamy wykluczeniu na podstawie pkt </w:t>
      </w:r>
      <w:r w:rsidR="00DE2215">
        <w:t>5.1. SWZ</w:t>
      </w:r>
      <w:r w:rsidR="00B21523">
        <w:t>,</w:t>
      </w:r>
    </w:p>
    <w:p w14:paraId="7D642CAE" w14:textId="77777777" w:rsidR="002D655E" w:rsidRDefault="00087646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  <w:rPr>
          <w:color w:val="000000" w:themeColor="text1"/>
        </w:rPr>
      </w:pPr>
      <w:r w:rsidRPr="00515897">
        <w:rPr>
          <w:color w:val="000000" w:themeColor="text1"/>
        </w:rPr>
        <w:t>nie zalega</w:t>
      </w:r>
      <w:r w:rsidR="007D09E5" w:rsidRPr="00515897">
        <w:rPr>
          <w:color w:val="000000" w:themeColor="text1"/>
        </w:rPr>
        <w:t>my</w:t>
      </w:r>
      <w:r w:rsidRPr="00515897">
        <w:rPr>
          <w:color w:val="000000" w:themeColor="text1"/>
        </w:rPr>
        <w:t xml:space="preserve"> z opłacaniem podatków i </w:t>
      </w:r>
      <w:r w:rsidR="007D09E5" w:rsidRPr="00515897">
        <w:rPr>
          <w:color w:val="000000" w:themeColor="text1"/>
        </w:rPr>
        <w:t>składek</w:t>
      </w:r>
      <w:r w:rsidR="0084040D" w:rsidRPr="00515897">
        <w:rPr>
          <w:color w:val="000000" w:themeColor="text1"/>
        </w:rPr>
        <w:t xml:space="preserve"> związanych z ubezpieczeniem społecznym</w:t>
      </w:r>
      <w:r w:rsidR="002D655E">
        <w:rPr>
          <w:color w:val="000000" w:themeColor="text1"/>
        </w:rPr>
        <w:t>,</w:t>
      </w:r>
    </w:p>
    <w:p w14:paraId="5421A058" w14:textId="276CFBD0" w:rsidR="00463BA7" w:rsidRPr="00463BA7" w:rsidRDefault="00463BA7" w:rsidP="001E1135">
      <w:pPr>
        <w:pStyle w:val="Styl1"/>
        <w:numPr>
          <w:ilvl w:val="0"/>
          <w:numId w:val="8"/>
        </w:numPr>
        <w:jc w:val="both"/>
      </w:pPr>
      <w:r>
        <w:t>oferowany asortyment spełnia wymogi OPZ (</w:t>
      </w:r>
      <w:r w:rsidRPr="00CB6057">
        <w:rPr>
          <w:b/>
          <w:bCs/>
        </w:rPr>
        <w:t>załącznik nr 1 do SWZ</w:t>
      </w:r>
      <w:r>
        <w:t>), w tym w szczególności posiada niezbędne m.in. certyfikaty, deklaracje, dopuszczenia, jakie są wymagane prawem powszechnie obowiązującym oraz standardami branżowymi</w:t>
      </w:r>
      <w:r w:rsidR="006F70CE">
        <w:t>,</w:t>
      </w:r>
    </w:p>
    <w:p w14:paraId="50CF7BBB" w14:textId="08EB8522" w:rsidR="00063C0D" w:rsidRPr="002A1D1F" w:rsidRDefault="00B37CE9" w:rsidP="001E1135">
      <w:pPr>
        <w:pStyle w:val="Styl1"/>
        <w:jc w:val="both"/>
      </w:pPr>
      <w:r>
        <w:t>(</w:t>
      </w:r>
      <w:r w:rsidRPr="00B37CE9">
        <w:rPr>
          <w:i/>
          <w:iCs/>
        </w:rPr>
        <w:t>nie dotyczy</w:t>
      </w:r>
      <w:r>
        <w:t>).</w:t>
      </w:r>
    </w:p>
    <w:p w14:paraId="42CA94B1" w14:textId="4589F7B5" w:rsidR="00063C0D" w:rsidRDefault="00DC2E4C" w:rsidP="001E1135">
      <w:pPr>
        <w:pStyle w:val="Styl1"/>
        <w:jc w:val="both"/>
      </w:pPr>
      <w:r>
        <w:t xml:space="preserve">Zapoznaliśmy się </w:t>
      </w:r>
      <w:r w:rsidR="001342C0">
        <w:t>i w pełni akceptujemy treść SWZ</w:t>
      </w:r>
      <w:r>
        <w:t xml:space="preserve"> wraz ze wszystkimi załącznikami oraz treść wyjaśn</w:t>
      </w:r>
      <w:r w:rsidR="001342C0">
        <w:t>ień i modyfikacji do SWZ</w:t>
      </w:r>
      <w:r>
        <w:t xml:space="preserve"> i nie wnosim</w:t>
      </w:r>
      <w:r w:rsidR="00B71AA7">
        <w:t xml:space="preserve">y do nich zastrzeżeń.  </w:t>
      </w:r>
    </w:p>
    <w:p w14:paraId="13EC7FBD" w14:textId="74756EB2" w:rsidR="009C5E9F" w:rsidRDefault="009C5E9F" w:rsidP="001E1135">
      <w:pPr>
        <w:pStyle w:val="Styl1"/>
        <w:jc w:val="both"/>
      </w:pPr>
      <w:r>
        <w:t xml:space="preserve">Akceptujemy treść projektowanych </w:t>
      </w:r>
      <w:r w:rsidRPr="00B37CE9">
        <w:t>postanowień</w:t>
      </w:r>
      <w:r w:rsidR="00FD6B84" w:rsidRPr="00B37CE9">
        <w:t xml:space="preserve"> wzoru</w:t>
      </w:r>
      <w:r w:rsidRPr="00B37CE9">
        <w:t xml:space="preserve"> Umowy</w:t>
      </w:r>
      <w:r w:rsidR="00FD6B84" w:rsidRPr="00B37CE9">
        <w:t xml:space="preserve"> </w:t>
      </w:r>
      <w:r w:rsidRPr="00B37CE9">
        <w:t>załączon</w:t>
      </w:r>
      <w:r w:rsidR="00B37CE9">
        <w:t>ego</w:t>
      </w:r>
      <w:r w:rsidRPr="00B37CE9">
        <w:t xml:space="preserve"> do SWZ i</w:t>
      </w:r>
      <w:r w:rsidR="000F330D" w:rsidRPr="00B37CE9">
        <w:t> </w:t>
      </w:r>
      <w:r w:rsidRPr="00B37CE9">
        <w:t>w</w:t>
      </w:r>
      <w:r w:rsidR="000F330D" w:rsidRPr="00B37CE9">
        <w:t> </w:t>
      </w:r>
      <w:r w:rsidRPr="00B37CE9">
        <w:t>przypadku wyboru naszej Oferty podpiszemy Umowę na warunkach</w:t>
      </w:r>
      <w:r>
        <w:t xml:space="preserve"> określonych przez Zamawiającego. </w:t>
      </w:r>
    </w:p>
    <w:p w14:paraId="70B734D9" w14:textId="644CBEDA" w:rsidR="00063C0D" w:rsidRDefault="00DC2E4C" w:rsidP="001E1135">
      <w:pPr>
        <w:pStyle w:val="Styl1"/>
        <w:jc w:val="both"/>
      </w:pPr>
      <w:r>
        <w:t xml:space="preserve">Otrzymaliśmy konieczne informacje </w:t>
      </w:r>
      <w:r w:rsidR="001342C0">
        <w:t>do przygotowania Oferty</w:t>
      </w:r>
      <w:r>
        <w:t xml:space="preserve"> i wykonania Zamówienia.</w:t>
      </w:r>
    </w:p>
    <w:p w14:paraId="3F734DE9" w14:textId="73C47A8B" w:rsidR="00063C0D" w:rsidRDefault="007F1989" w:rsidP="001E1135">
      <w:pPr>
        <w:pStyle w:val="Styl1"/>
        <w:jc w:val="both"/>
      </w:pPr>
      <w:r>
        <w:t>Z</w:t>
      </w:r>
      <w:r w:rsidR="00DC2E4C">
        <w:t>achowamy poufność danych uzyskanych w procesie toczącego się niniejszego Postępowania.</w:t>
      </w:r>
    </w:p>
    <w:p w14:paraId="7D28D20E" w14:textId="3AE5A6CE" w:rsidR="00051955" w:rsidRDefault="001342C0" w:rsidP="001E1135">
      <w:pPr>
        <w:pStyle w:val="Styl1"/>
        <w:jc w:val="both"/>
      </w:pPr>
      <w:r>
        <w:t>Podane w Ofercie</w:t>
      </w:r>
      <w:r w:rsidR="00DC2E4C">
        <w:t xml:space="preserve"> elementy ceny obejmują przedmiot i zakres Zamówienia zgodnie z zasadami i</w:t>
      </w:r>
      <w:r w:rsidR="000F330D">
        <w:t> </w:t>
      </w:r>
      <w:r w:rsidR="00DC2E4C">
        <w:t>warunkami określonymi w SWZ</w:t>
      </w:r>
      <w:r w:rsidR="00B71AA7">
        <w:t>.</w:t>
      </w:r>
    </w:p>
    <w:p w14:paraId="2F7DE973" w14:textId="21FF6825" w:rsidR="00063C0D" w:rsidRDefault="007F1989" w:rsidP="001E1135">
      <w:pPr>
        <w:pStyle w:val="Styl1"/>
      </w:pPr>
      <w:r>
        <w:t>J</w:t>
      </w:r>
      <w:r w:rsidR="00DC2E4C">
        <w:t>esteśmy zdolni do wykonania przedmiotu Zamówienia zgodnie z wymaganiami podanymi w SWZ.</w:t>
      </w:r>
    </w:p>
    <w:p w14:paraId="0C719D66" w14:textId="77777777" w:rsidR="00DC2E4C" w:rsidRDefault="00B126A1" w:rsidP="001E1135">
      <w:pPr>
        <w:pStyle w:val="Styl1"/>
      </w:pPr>
      <w:r>
        <w:t>Oświadczamy, że</w:t>
      </w:r>
      <w:r w:rsidR="00DC2E4C">
        <w:t xml:space="preserve">: </w:t>
      </w:r>
    </w:p>
    <w:permStart w:id="232140075" w:edGrp="everyone"/>
    <w:p w14:paraId="7DB00381" w14:textId="2AE6F5A1" w:rsidR="00DC2E4C" w:rsidRDefault="00000000" w:rsidP="001E1135">
      <w:pPr>
        <w:spacing w:before="40" w:after="240"/>
        <w:ind w:left="587"/>
        <w:jc w:val="both"/>
      </w:pPr>
      <w:sdt>
        <w:sdtPr>
          <w:rPr>
            <w:rFonts w:ascii="Segoe UI Symbol" w:hAnsi="Segoe UI Symbol" w:cs="Segoe UI Symbol"/>
          </w:rPr>
          <w:id w:val="-6901435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permEnd w:id="232140075"/>
      <w:r w:rsidR="00DC2E4C">
        <w:t>Przedmiot Zamó</w:t>
      </w:r>
      <w:r w:rsidR="00B126A1">
        <w:t>wienia wykonamy siłami własnymi,</w:t>
      </w:r>
    </w:p>
    <w:permStart w:id="1321483666" w:edGrp="everyone"/>
    <w:p w14:paraId="64836791" w14:textId="2A6EB638" w:rsidR="00B71AA7" w:rsidRDefault="00000000" w:rsidP="001E1135">
      <w:pPr>
        <w:spacing w:before="40" w:after="240"/>
        <w:ind w:left="119" w:firstLine="468"/>
        <w:jc w:val="both"/>
      </w:pPr>
      <w:sdt>
        <w:sdtPr>
          <w:rPr>
            <w:rFonts w:ascii="Segoe UI Symbol" w:hAnsi="Segoe UI Symbol" w:cs="Segoe UI Symbol"/>
          </w:rPr>
          <w:id w:val="-481386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permEnd w:id="1321483666"/>
      <w:r w:rsidR="00DC2E4C">
        <w:t>Powierzymy realizację następujących części/zakresu podwykonawcom</w:t>
      </w:r>
      <w:r w:rsidR="00B126A1">
        <w:t>.</w:t>
      </w:r>
      <w:r w:rsidR="00DC2E4C">
        <w:t xml:space="preserve"> </w:t>
      </w: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604"/>
        <w:gridCol w:w="5706"/>
      </w:tblGrid>
      <w:tr w:rsidR="005A2AB4" w:rsidRPr="00B71AA7" w14:paraId="285435A4" w14:textId="77777777" w:rsidTr="005A2AB4">
        <w:tc>
          <w:tcPr>
            <w:tcW w:w="555" w:type="dxa"/>
            <w:shd w:val="clear" w:color="auto" w:fill="1A7466" w:themeFill="text2"/>
          </w:tcPr>
          <w:p w14:paraId="202921AF" w14:textId="39A615E6" w:rsidR="005A2AB4" w:rsidRPr="006454D6" w:rsidRDefault="005A2AB4" w:rsidP="001E1135">
            <w:pPr>
              <w:spacing w:before="120" w:after="120" w:line="276" w:lineRule="auto"/>
              <w:ind w:right="-284"/>
              <w:jc w:val="both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Lp.</w:t>
            </w:r>
          </w:p>
        </w:tc>
        <w:tc>
          <w:tcPr>
            <w:tcW w:w="1389" w:type="dxa"/>
            <w:shd w:val="clear" w:color="auto" w:fill="1A7466" w:themeFill="text2"/>
          </w:tcPr>
          <w:p w14:paraId="64FE01A7" w14:textId="09C1A654" w:rsidR="005A2AB4" w:rsidRPr="006454D6" w:rsidRDefault="005A2AB4" w:rsidP="001E1135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Nazwa i adres podwykonawcy (jeżeli są znani)</w:t>
            </w:r>
          </w:p>
        </w:tc>
        <w:tc>
          <w:tcPr>
            <w:tcW w:w="5918" w:type="dxa"/>
            <w:shd w:val="clear" w:color="auto" w:fill="1A7466" w:themeFill="text2"/>
          </w:tcPr>
          <w:p w14:paraId="2FDD10EB" w14:textId="77777777" w:rsidR="005A2AB4" w:rsidRPr="00895871" w:rsidRDefault="005A2AB4" w:rsidP="001E1135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6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Zakres zamówienia,</w:t>
            </w:r>
          </w:p>
          <w:p w14:paraId="7F923DA7" w14:textId="4EDEE122" w:rsidR="005A2AB4" w:rsidRPr="006454D6" w:rsidRDefault="005A2AB4" w:rsidP="001E1135">
            <w:pPr>
              <w:spacing w:before="120" w:after="120" w:line="276" w:lineRule="auto"/>
              <w:ind w:right="-284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który zostanie powierzony podwykonawcy</w:t>
            </w:r>
          </w:p>
        </w:tc>
      </w:tr>
      <w:tr w:rsidR="00B71AA7" w:rsidRPr="00B71AA7" w14:paraId="3E12E42B" w14:textId="77777777" w:rsidTr="005A2AB4">
        <w:tc>
          <w:tcPr>
            <w:tcW w:w="555" w:type="dxa"/>
          </w:tcPr>
          <w:p w14:paraId="419AA5BA" w14:textId="77777777" w:rsidR="00B71AA7" w:rsidRPr="006454D6" w:rsidRDefault="00B71AA7" w:rsidP="001E1135">
            <w:pPr>
              <w:spacing w:before="120" w:after="120" w:line="276" w:lineRule="auto"/>
              <w:ind w:left="29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  <w:permStart w:id="2116758129" w:edGrp="everyone" w:colFirst="0" w:colLast="0"/>
            <w:permStart w:id="633567267" w:edGrp="everyone" w:colFirst="1" w:colLast="1"/>
            <w:permStart w:id="296117031" w:edGrp="everyone" w:colFirst="2" w:colLast="2"/>
          </w:p>
        </w:tc>
        <w:tc>
          <w:tcPr>
            <w:tcW w:w="1389" w:type="dxa"/>
          </w:tcPr>
          <w:p w14:paraId="64D49F8B" w14:textId="77777777" w:rsidR="00B71AA7" w:rsidRPr="006454D6" w:rsidRDefault="00B71AA7" w:rsidP="001E1135">
            <w:pPr>
              <w:spacing w:before="120" w:after="120" w:line="276" w:lineRule="auto"/>
              <w:ind w:left="175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4BF98291" w14:textId="77777777" w:rsidR="00B71AA7" w:rsidRPr="006454D6" w:rsidRDefault="00B71AA7" w:rsidP="001E1135">
            <w:pPr>
              <w:spacing w:before="120" w:after="120" w:line="276" w:lineRule="auto"/>
              <w:ind w:left="1571" w:right="-284" w:hanging="851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</w:tr>
      <w:permEnd w:id="2116758129"/>
      <w:permEnd w:id="633567267"/>
      <w:permEnd w:id="296117031"/>
    </w:tbl>
    <w:p w14:paraId="75C82A3F" w14:textId="77777777" w:rsidR="00B71AA7" w:rsidRDefault="00B71AA7" w:rsidP="001E1135">
      <w:pPr>
        <w:jc w:val="both"/>
      </w:pPr>
    </w:p>
    <w:p w14:paraId="1B09B0EB" w14:textId="77777777" w:rsidR="00B71AA7" w:rsidRDefault="00B71AA7" w:rsidP="001E1135">
      <w:pPr>
        <w:jc w:val="both"/>
      </w:pPr>
    </w:p>
    <w:p w14:paraId="5DD4EEED" w14:textId="77777777" w:rsidR="00B71AA7" w:rsidRDefault="00B71AA7" w:rsidP="001E1135">
      <w:pPr>
        <w:jc w:val="both"/>
      </w:pPr>
    </w:p>
    <w:p w14:paraId="4CDEE5D8" w14:textId="77777777" w:rsidR="00B71AA7" w:rsidRDefault="00B71AA7" w:rsidP="001E1135">
      <w:pPr>
        <w:jc w:val="both"/>
      </w:pPr>
    </w:p>
    <w:p w14:paraId="1E2470F4" w14:textId="77777777" w:rsidR="00B71AA7" w:rsidRDefault="00B71AA7" w:rsidP="001E1135">
      <w:pPr>
        <w:jc w:val="both"/>
      </w:pPr>
    </w:p>
    <w:p w14:paraId="770E002D" w14:textId="77777777" w:rsidR="00B71AA7" w:rsidRDefault="00B71AA7" w:rsidP="001E1135">
      <w:pPr>
        <w:jc w:val="both"/>
      </w:pPr>
    </w:p>
    <w:p w14:paraId="6F29BFBF" w14:textId="77777777" w:rsidR="00DC2E4C" w:rsidRDefault="00DC2E4C" w:rsidP="001E1135">
      <w:pPr>
        <w:jc w:val="both"/>
      </w:pPr>
      <w:r>
        <w:tab/>
      </w:r>
      <w:r>
        <w:tab/>
      </w:r>
    </w:p>
    <w:p w14:paraId="2FADF6E7" w14:textId="7A057B77" w:rsidR="00063C0D" w:rsidRDefault="007F1989" w:rsidP="001E1135">
      <w:pPr>
        <w:pStyle w:val="Styl1"/>
      </w:pPr>
      <w:r>
        <w:t>P</w:t>
      </w:r>
      <w:r w:rsidR="001342C0">
        <w:t>rzedmiot Oferty</w:t>
      </w:r>
      <w:r w:rsidR="00DC2E4C">
        <w:t xml:space="preserve"> jest zgodny z opisem Przedmiotu Zamówienia.</w:t>
      </w:r>
    </w:p>
    <w:p w14:paraId="3FE5C0C7" w14:textId="452F9E59" w:rsidR="00063C0D" w:rsidRDefault="007F1989" w:rsidP="001E1135">
      <w:pPr>
        <w:pStyle w:val="Styl1"/>
        <w:jc w:val="both"/>
      </w:pPr>
      <w:r>
        <w:t>A</w:t>
      </w:r>
      <w:r w:rsidR="00DC2E4C">
        <w:t xml:space="preserve">kceptujemy termin realizacji Zamówienia wskazany przez Zamawiającego w SWZ, wraz z terminami cząstkowymi (pośrednimi). </w:t>
      </w:r>
    </w:p>
    <w:p w14:paraId="6C21695B" w14:textId="23550EA5" w:rsidR="00063C0D" w:rsidRDefault="00DC2E4C" w:rsidP="001E1135">
      <w:pPr>
        <w:pStyle w:val="Styl1"/>
      </w:pPr>
      <w:r>
        <w:t>Uważamy się za związanych niniejszą Ofertą na czas wskazany w SWZ, tj. przez okres</w:t>
      </w:r>
      <w:r w:rsidR="00B2689D"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29110221"/>
          <w:placeholder>
            <w:docPart w:val="ADC284D3D11A4C86B85BE5680F648E3B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Content>
          <w:r w:rsidR="004836C0">
            <w:rPr>
              <w:rFonts w:cstheme="minorHAnsi"/>
              <w:b/>
              <w:bCs/>
            </w:rPr>
            <w:t>120 dni</w:t>
          </w:r>
        </w:sdtContent>
      </w:sdt>
      <w:r w:rsidR="00B2689D">
        <w:rPr>
          <w:rFonts w:cstheme="minorHAnsi"/>
        </w:rPr>
        <w:t xml:space="preserve"> </w:t>
      </w:r>
      <w:r>
        <w:t>od upływu terminu składania Ofert.</w:t>
      </w:r>
    </w:p>
    <w:p w14:paraId="58D3CACF" w14:textId="77777777" w:rsidR="00DC2E4C" w:rsidRDefault="00B71AA7" w:rsidP="001E1135">
      <w:pPr>
        <w:pStyle w:val="Styl1"/>
      </w:pPr>
      <w:r>
        <w:t>Informujemy, że</w:t>
      </w:r>
      <w:r w:rsidR="00DC2E4C">
        <w:t>:</w:t>
      </w:r>
    </w:p>
    <w:permStart w:id="472143698" w:edGrp="everyone"/>
    <w:p w14:paraId="50183FB0" w14:textId="6AC3E3C5" w:rsidR="00DC2E4C" w:rsidRDefault="00000000" w:rsidP="001E1135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67865689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B4A97">
            <w:rPr>
              <w:rFonts w:ascii="MS Gothic" w:eastAsia="MS Gothic" w:hAnsi="MS Gothic" w:cs="Segoe UI Symbol" w:hint="eastAsia"/>
            </w:rPr>
            <w:t>☒</w:t>
          </w:r>
        </w:sdtContent>
      </w:sdt>
      <w:r w:rsidR="00583383">
        <w:t xml:space="preserve">  </w:t>
      </w:r>
      <w:permEnd w:id="472143698"/>
      <w:r w:rsidR="00583383">
        <w:t>n</w:t>
      </w:r>
      <w:r w:rsidR="001342C0">
        <w:t>iniejsza Oferta</w:t>
      </w:r>
      <w:r w:rsidR="00DC2E4C">
        <w:t xml:space="preserve"> oraz wszelkie załączniki są jawne i nie zawierają informacji stanowiących tajemnicę przedsiębiorstwa</w:t>
      </w:r>
      <w:r w:rsidR="00957A26">
        <w:t>,</w:t>
      </w:r>
      <w:r w:rsidR="00DC2E4C">
        <w:t xml:space="preserve"> </w:t>
      </w:r>
    </w:p>
    <w:permStart w:id="1992958260" w:edGrp="everyone"/>
    <w:p w14:paraId="4D5030A2" w14:textId="70445540" w:rsidR="00DC2E4C" w:rsidRDefault="00000000" w:rsidP="001E1135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7644532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permEnd w:id="1992958260"/>
      <w:r w:rsidR="00DC2E4C">
        <w:t>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</w:t>
      </w:r>
      <w:r w:rsidR="00B126A1">
        <w:t>dnienie zastrzeżenia informacji.</w:t>
      </w:r>
    </w:p>
    <w:p w14:paraId="25D86796" w14:textId="77777777" w:rsidR="004B4A97" w:rsidRPr="002A1D1F" w:rsidRDefault="004B4A97" w:rsidP="004B4A97">
      <w:pPr>
        <w:pStyle w:val="Styl1"/>
        <w:jc w:val="both"/>
      </w:pPr>
      <w:r>
        <w:t>(</w:t>
      </w:r>
      <w:r w:rsidRPr="00B37CE9">
        <w:rPr>
          <w:i/>
          <w:iCs/>
        </w:rPr>
        <w:t>nie dotyczy</w:t>
      </w:r>
      <w:r>
        <w:t>).</w:t>
      </w:r>
    </w:p>
    <w:p w14:paraId="18668DB2" w14:textId="15EF8404" w:rsidR="00DC2E4C" w:rsidRDefault="00034147" w:rsidP="001E1135">
      <w:pPr>
        <w:pStyle w:val="Styl1"/>
        <w:jc w:val="both"/>
      </w:pPr>
      <w:r>
        <w:t xml:space="preserve">Oświadczamy, że do rozliczeń związanych z realizacją przedmiotu Zakupu wskazujemy numer rachunku </w:t>
      </w:r>
      <w:permStart w:id="1774788422" w:edGrp="everyone"/>
      <w:r>
        <w:t xml:space="preserve">..................................................................................... </w:t>
      </w:r>
      <w:permEnd w:id="1774788422"/>
      <w:r>
        <w:t xml:space="preserve">prowadzony przez bank </w:t>
      </w:r>
      <w:permStart w:id="1791519079" w:edGrp="everyone"/>
      <w:r>
        <w:t xml:space="preserve">................................................. </w:t>
      </w:r>
      <w:permEnd w:id="1791519079"/>
    </w:p>
    <w:p w14:paraId="3156AD26" w14:textId="5306DE7F" w:rsidR="0035204E" w:rsidRDefault="0008511F" w:rsidP="001E1135">
      <w:pPr>
        <w:pStyle w:val="Styl1"/>
        <w:jc w:val="both"/>
      </w:pPr>
      <w:r>
        <w:t>P</w:t>
      </w:r>
      <w:r w:rsidR="00DC2E4C">
        <w:t>rzedstawione w Ofe</w:t>
      </w:r>
      <w:r w:rsidR="001342C0">
        <w:t>rcie</w:t>
      </w:r>
      <w:r w:rsidR="00DC2E4C">
        <w:t xml:space="preserve"> informacje o</w:t>
      </w:r>
      <w:r w:rsidR="001342C0">
        <w:t>raz załączone do Oferty</w:t>
      </w:r>
      <w:r w:rsidR="00DC2E4C">
        <w:t xml:space="preserve"> dokumenty oraz oświadczenia opisują stan faktyczny i prawny, aktualny na</w:t>
      </w:r>
      <w:r w:rsidR="001342C0">
        <w:t xml:space="preserve"> dzień składania Oferty</w:t>
      </w:r>
      <w:r w:rsidR="00DC2E4C">
        <w:t>.</w:t>
      </w:r>
    </w:p>
    <w:p w14:paraId="653D4938" w14:textId="46C8EFE5" w:rsidR="0035204E" w:rsidRPr="00D15E2A" w:rsidRDefault="00DC2E4C" w:rsidP="001E1135">
      <w:pPr>
        <w:pStyle w:val="Styl1"/>
        <w:jc w:val="both"/>
      </w:pPr>
      <w: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</w:t>
      </w:r>
      <w:r w:rsidRPr="00D15E2A">
        <w:t xml:space="preserve">nasi pracownicy, współpracownicy, podwykonawcy lub osoby, przy pomocy których </w:t>
      </w:r>
      <w:r w:rsidR="00F3441E" w:rsidRPr="00D15E2A">
        <w:t xml:space="preserve">nastąpi świadczenie </w:t>
      </w:r>
      <w:sdt>
        <w:sdtPr>
          <w:rPr>
            <w:rFonts w:cstheme="minorHAnsi"/>
          </w:rPr>
          <w:alias w:val="Wskaż prawidłową wartość"/>
          <w:tag w:val=""/>
          <w:id w:val="1664437400"/>
          <w:placeholder>
            <w:docPart w:val="C2586C26C0144775AE1B0815726EF41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587A17">
            <w:rPr>
              <w:rFonts w:cstheme="minorHAnsi"/>
            </w:rPr>
            <w:t>dostaw</w:t>
          </w:r>
        </w:sdtContent>
      </w:sdt>
      <w:r w:rsidRPr="00D15E2A">
        <w:t xml:space="preserve"> przestrzegali postanowień wyżej wymienionych dokumentów.</w:t>
      </w:r>
    </w:p>
    <w:p w14:paraId="7B2ECEF1" w14:textId="2B8988C8" w:rsidR="0035204E" w:rsidRPr="007F1989" w:rsidRDefault="00A3224A" w:rsidP="001E1135">
      <w:pPr>
        <w:pStyle w:val="Styl1"/>
        <w:jc w:val="both"/>
      </w:pPr>
      <w:r w:rsidRPr="00613350">
        <w:t xml:space="preserve">W przypadku, gdy realizacja przez nas Zamówienia </w:t>
      </w:r>
      <w:r w:rsidR="003B6F88">
        <w:t xml:space="preserve">będzie wymagała </w:t>
      </w:r>
      <w:r w:rsidR="00DC2E4C" w:rsidRPr="007F1989">
        <w:t>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DC5FF71" w14:textId="77777777" w:rsidR="0035204E" w:rsidRPr="007F1989" w:rsidRDefault="00DC2E4C" w:rsidP="001E1135">
      <w:pPr>
        <w:pStyle w:val="Styl1"/>
        <w:jc w:val="both"/>
      </w:pPr>
      <w:r w:rsidRPr="007F1989"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4FE2BA65" w14:textId="77777777" w:rsidR="00543662" w:rsidRDefault="00DC2E4C" w:rsidP="001E1135">
      <w:pPr>
        <w:pStyle w:val="Styl1"/>
        <w:jc w:val="both"/>
      </w:pPr>
      <w:permStart w:id="91186079" w:edGrp="everyone"/>
      <w:r w:rsidRPr="007F1989">
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</w:t>
      </w:r>
    </w:p>
    <w:p w14:paraId="3FE570AF" w14:textId="41936DA9" w:rsidR="0035204E" w:rsidRPr="007F1989" w:rsidRDefault="00DC2E4C" w:rsidP="00543662">
      <w:pPr>
        <w:pStyle w:val="Styl1"/>
        <w:numPr>
          <w:ilvl w:val="0"/>
          <w:numId w:val="0"/>
        </w:numPr>
        <w:ind w:left="567"/>
        <w:jc w:val="both"/>
      </w:pPr>
      <w:r w:rsidRPr="007F1989">
        <w:t>(</w:t>
      </w:r>
      <w:r w:rsidRPr="00543662">
        <w:rPr>
          <w:i/>
          <w:iCs/>
        </w:rPr>
        <w:t>UWAGA: W przypadku,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</w:t>
      </w:r>
      <w:r w:rsidR="0035204E" w:rsidRPr="00543662">
        <w:rPr>
          <w:i/>
          <w:iCs/>
        </w:rPr>
        <w:t>.</w:t>
      </w:r>
      <w:permEnd w:id="91186079"/>
    </w:p>
    <w:p w14:paraId="6020D339" w14:textId="4AB3553A" w:rsidR="0035204E" w:rsidRPr="007F1989" w:rsidRDefault="00DC2E4C" w:rsidP="001E1135">
      <w:pPr>
        <w:pStyle w:val="Styl1"/>
        <w:jc w:val="both"/>
      </w:pPr>
      <w:r w:rsidRPr="007F1989">
        <w:t>Przekazywane przez nas dane osobowe mogą być wykorzystane wyłącznie w celach związanych z</w:t>
      </w:r>
      <w:r w:rsidR="00152803">
        <w:t> </w:t>
      </w:r>
      <w:r w:rsidRPr="007F1989">
        <w:t xml:space="preserve">prowadzonym Postępowaniem niepublicznym nr </w:t>
      </w:r>
      <w:sdt>
        <w:sdtPr>
          <w:rPr>
            <w:b/>
            <w:bCs/>
          </w:rPr>
          <w:alias w:val="AUTOMAT - NIE uzupełniaj"/>
          <w:tag w:val=""/>
          <w:id w:val="-1632242391"/>
          <w:placeholder>
            <w:docPart w:val="F59E815B350F48B89AC01033A6BED1F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97718E">
            <w:rPr>
              <w:b/>
              <w:bCs/>
            </w:rPr>
            <w:t>POST/HZ/EO/HZL/00041/2026</w:t>
          </w:r>
        </w:sdtContent>
      </w:sdt>
      <w:r w:rsidR="007E2E4A">
        <w:rPr>
          <w:b/>
          <w:bCs/>
        </w:rPr>
        <w:t>.</w:t>
      </w:r>
    </w:p>
    <w:p w14:paraId="66540FE4" w14:textId="6FEB769C" w:rsidR="00DC2E4C" w:rsidRDefault="001342C0" w:rsidP="001E1135">
      <w:pPr>
        <w:pStyle w:val="Styl1"/>
        <w:jc w:val="both"/>
      </w:pPr>
      <w:r>
        <w:t>Załącznikami do Oferty</w:t>
      </w:r>
      <w:r w:rsidR="00DC2E4C">
        <w:t xml:space="preserve"> są (prosimy wymienić wszystkie załączniki):</w:t>
      </w:r>
    </w:p>
    <w:p w14:paraId="41F28408" w14:textId="77777777" w:rsidR="0035204E" w:rsidRDefault="00DC2E4C" w:rsidP="001E1135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  <w:jc w:val="both"/>
      </w:pPr>
      <w:permStart w:id="1424041180" w:edGrp="everyone"/>
      <w:r>
        <w:t>__________________________________________</w:t>
      </w:r>
      <w:permEnd w:id="1424041180"/>
    </w:p>
    <w:p w14:paraId="0FBFF775" w14:textId="77777777" w:rsidR="00DC2E4C" w:rsidRPr="00DC2E4C" w:rsidRDefault="00DC2E4C" w:rsidP="001E1135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</w:pPr>
      <w:permStart w:id="494809114" w:edGrp="everyone"/>
      <w:r>
        <w:t>__________________________________________</w:t>
      </w:r>
      <w:permEnd w:id="494809114"/>
    </w:p>
    <w:p w14:paraId="38B4EC5A" w14:textId="77777777" w:rsidR="00325448" w:rsidRPr="004119DA" w:rsidRDefault="00325448" w:rsidP="00325448">
      <w:pPr>
        <w:ind w:left="4254" w:firstLine="709"/>
      </w:pPr>
      <w:permStart w:id="1975991432" w:edGrp="everyone"/>
      <w:r w:rsidRPr="0035204E">
        <w:rPr>
          <w:rFonts w:eastAsia="Times New Roman" w:cs="Arial"/>
          <w:i/>
          <w:szCs w:val="18"/>
        </w:rPr>
        <w:t xml:space="preserve">_____________________, </w:t>
      </w:r>
      <w:permEnd w:id="1975991432"/>
      <w:r w:rsidRPr="0035204E">
        <w:rPr>
          <w:rFonts w:eastAsia="Times New Roman" w:cs="Arial"/>
          <w:i/>
          <w:szCs w:val="18"/>
        </w:rPr>
        <w:t xml:space="preserve">dn. </w:t>
      </w:r>
      <w:permStart w:id="1014902487" w:edGrp="everyone"/>
      <w:r w:rsidRPr="0035204E">
        <w:rPr>
          <w:rFonts w:eastAsia="Times New Roman" w:cs="Arial"/>
          <w:i/>
          <w:szCs w:val="18"/>
        </w:rPr>
        <w:t>____________</w:t>
      </w:r>
      <w:permEnd w:id="1014902487"/>
      <w:r w:rsidRPr="0035204E">
        <w:rPr>
          <w:rFonts w:eastAsia="Times New Roman" w:cs="Arial"/>
          <w:szCs w:val="18"/>
        </w:rPr>
        <w:tab/>
      </w:r>
      <w:permStart w:id="204960955" w:edGrp="everyone"/>
    </w:p>
    <w:permEnd w:id="204960955"/>
    <w:p w14:paraId="0FDC1576" w14:textId="77777777" w:rsidR="00325448" w:rsidRPr="00735FA3" w:rsidRDefault="00325448" w:rsidP="00325448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5AA74B3C" w14:textId="77777777" w:rsidR="005B1766" w:rsidRDefault="005B1766" w:rsidP="001E1135">
      <w:pPr>
        <w:rPr>
          <w:rFonts w:eastAsia="Times New Roman" w:cs="Times New Roman"/>
          <w:b/>
          <w:szCs w:val="18"/>
        </w:rPr>
      </w:pPr>
    </w:p>
    <w:p w14:paraId="01265EBC" w14:textId="1F88D84D" w:rsidR="009446DE" w:rsidRDefault="009446DE" w:rsidP="001E1135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40B1B59D" w14:textId="6EFC2509" w:rsidR="00735FA3" w:rsidRDefault="00735FA3" w:rsidP="0025236E">
      <w:pPr>
        <w:jc w:val="right"/>
        <w:outlineLvl w:val="0"/>
        <w:rPr>
          <w:rFonts w:ascii="Verdana" w:eastAsia="Times New Roman" w:hAnsi="Verdana" w:cs="Times New Roman"/>
          <w:b/>
          <w:szCs w:val="18"/>
        </w:rPr>
      </w:pPr>
      <w:r>
        <w:rPr>
          <w:rFonts w:ascii="Verdana" w:eastAsia="Times New Roman" w:hAnsi="Verdana" w:cs="Times New Roman"/>
          <w:b/>
          <w:szCs w:val="18"/>
        </w:rPr>
        <w:lastRenderedPageBreak/>
        <w:t>ZAŁĄCZNIK NR 3 DO SWZ</w:t>
      </w:r>
      <w:r w:rsidRPr="002F4834">
        <w:rPr>
          <w:rFonts w:ascii="Verdana" w:eastAsia="Times New Roman" w:hAnsi="Verdana" w:cs="Times New Roman"/>
          <w:b/>
          <w:szCs w:val="18"/>
        </w:rPr>
        <w:t xml:space="preserve"> – WYKAZ </w:t>
      </w:r>
      <w:sdt>
        <w:sdtPr>
          <w:rPr>
            <w:rFonts w:cstheme="minorHAnsi"/>
            <w:b/>
            <w:iCs/>
          </w:rPr>
          <w:alias w:val="AUTOMAT - NIE uzupełniaj"/>
          <w:tag w:val=""/>
          <w:id w:val="-1321184312"/>
          <w:placeholder>
            <w:docPart w:val="45DD52C432F24AACB197171911C1023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587A17">
            <w:rPr>
              <w:rFonts w:cstheme="minorHAnsi"/>
              <w:b/>
              <w:iCs/>
            </w:rPr>
            <w:t>dostaw</w:t>
          </w:r>
        </w:sdtContent>
      </w:sdt>
      <w:r w:rsidRPr="002F4834">
        <w:rPr>
          <w:rFonts w:ascii="Verdana" w:eastAsia="Times New Roman" w:hAnsi="Verdana" w:cs="Times New Roman"/>
          <w:b/>
          <w:szCs w:val="18"/>
        </w:rPr>
        <w:t xml:space="preserve"> </w:t>
      </w:r>
      <w:r w:rsidR="00241139">
        <w:rPr>
          <w:rFonts w:ascii="Verdana" w:eastAsia="Times New Roman" w:hAnsi="Verdana" w:cs="Times New Roman"/>
          <w:b/>
          <w:szCs w:val="18"/>
        </w:rPr>
        <w:t>–</w:t>
      </w:r>
      <w:r w:rsidRPr="002F4834">
        <w:rPr>
          <w:rFonts w:ascii="Verdana" w:eastAsia="Times New Roman" w:hAnsi="Verdana" w:cs="Times New Roman"/>
          <w:b/>
          <w:szCs w:val="18"/>
        </w:rPr>
        <w:t xml:space="preserve"> WZÓR</w:t>
      </w:r>
    </w:p>
    <w:p w14:paraId="0617D1B6" w14:textId="77777777" w:rsidR="00241139" w:rsidRPr="002F4834" w:rsidRDefault="00241139" w:rsidP="00511BEA">
      <w:pPr>
        <w:jc w:val="right"/>
        <w:rPr>
          <w:rFonts w:ascii="Calibri" w:eastAsia="Times New Roman" w:hAnsi="Calibri" w:cs="Times New Roman"/>
          <w:b/>
          <w:sz w:val="20"/>
          <w:szCs w:val="20"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41139" w:rsidRPr="00E6014D" w14:paraId="4743470B" w14:textId="77777777" w:rsidTr="00B664B4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01C837B" w14:textId="77777777" w:rsidR="00241139" w:rsidRPr="00E6014D" w:rsidRDefault="00241139" w:rsidP="00B664B4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0" w:name="_Hlk199417042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40ECF28E" w14:textId="5A25BCE9" w:rsidR="00241139" w:rsidRPr="00E6014D" w:rsidRDefault="004B4A97" w:rsidP="00B664B4">
            <w:pPr>
              <w:ind w:right="28"/>
              <w:rPr>
                <w:rFonts w:cstheme="minorHAnsi"/>
              </w:rPr>
            </w:pPr>
            <w:permStart w:id="1135691768" w:edGrp="everyone"/>
            <w:r>
              <w:rPr>
                <w:rFonts w:cstheme="minorHAnsi"/>
              </w:rPr>
              <w:t xml:space="preserve"> </w:t>
            </w:r>
            <w:permEnd w:id="1135691768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20880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7DAD0B4F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297DCB8" w14:textId="19211ADD" w:rsidR="00241139" w:rsidRPr="00B664B4" w:rsidRDefault="00000000" w:rsidP="00B664B4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82598770"/>
                <w:placeholder>
                  <w:docPart w:val="BEF9310CF2214A849951DCB778D94313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BB2085">
                  <w:rPr>
                    <w:rFonts w:cstheme="minorHAnsi"/>
                    <w:b/>
                    <w:bCs/>
                  </w:rPr>
                  <w:t>PGE Energetyka Kolejowa Operator Sp. z o.o.</w:t>
                </w:r>
              </w:sdtContent>
            </w:sdt>
          </w:p>
          <w:p w14:paraId="46FB64F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w imieniu i na rzecz której działa:</w:t>
            </w:r>
          </w:p>
          <w:p w14:paraId="5C561737" w14:textId="35F643A6" w:rsidR="00241139" w:rsidRPr="00B664B4" w:rsidRDefault="00000000" w:rsidP="00ED0267">
            <w:pPr>
              <w:ind w:left="597" w:right="481"/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033925792"/>
                <w:placeholder>
                  <w:docPart w:val="6125034F872C4F11934910FB5C08D1FC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Content>
                <w:r w:rsidR="00ED0267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</w:p>
          <w:p w14:paraId="6DC57A2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ul. Hoża 63/67</w:t>
            </w:r>
          </w:p>
          <w:p w14:paraId="4BEC6749" w14:textId="77777777" w:rsidR="00241139" w:rsidRPr="0005262B" w:rsidRDefault="00241139" w:rsidP="00B664B4">
            <w:pPr>
              <w:jc w:val="center"/>
              <w:rPr>
                <w:rFonts w:eastAsiaTheme="majorEastAsia" w:cstheme="minorHAnsi"/>
              </w:rPr>
            </w:pPr>
            <w:r w:rsidRPr="00B664B4">
              <w:rPr>
                <w:rFonts w:eastAsia="Verdana"/>
              </w:rPr>
              <w:t>00-681 Warszawa</w:t>
            </w:r>
          </w:p>
        </w:tc>
      </w:tr>
      <w:bookmarkEnd w:id="0"/>
    </w:tbl>
    <w:p w14:paraId="7C910F5D" w14:textId="77777777" w:rsidR="00735FA3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</w:p>
    <w:p w14:paraId="64075FFD" w14:textId="77777777" w:rsidR="00735FA3" w:rsidRPr="004B4A97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4B4A97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WYKAZ</w:t>
      </w:r>
    </w:p>
    <w:p w14:paraId="09FA5AD5" w14:textId="2B3DB197" w:rsidR="00735FA3" w:rsidRPr="004B4A97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4B4A97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 xml:space="preserve">WYKONANYCH </w:t>
      </w:r>
      <w:sdt>
        <w:sdtPr>
          <w:rPr>
            <w:rFonts w:ascii="Trebuchet MS" w:eastAsia="Times New Roman" w:hAnsi="Trebuchet MS" w:cs="Arial"/>
            <w:b/>
            <w:color w:val="1A7466" w:themeColor="text2"/>
            <w:sz w:val="28"/>
            <w:szCs w:val="28"/>
          </w:rPr>
          <w:alias w:val="AUTOMAT - NIE uzupełniaj"/>
          <w:tag w:val=""/>
          <w:id w:val="-1638327757"/>
          <w:placeholder>
            <w:docPart w:val="FFC036CA99CF4E4FB370D79FD61C112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587A17" w:rsidRPr="004B4A97">
            <w:rPr>
              <w:rFonts w:ascii="Trebuchet MS" w:eastAsia="Times New Roman" w:hAnsi="Trebuchet MS" w:cs="Arial"/>
              <w:b/>
              <w:color w:val="1A7466" w:themeColor="text2"/>
              <w:sz w:val="28"/>
              <w:szCs w:val="28"/>
            </w:rPr>
            <w:t>dostaw</w:t>
          </w:r>
        </w:sdtContent>
      </w:sdt>
    </w:p>
    <w:p w14:paraId="647B62C3" w14:textId="77777777" w:rsidR="00735FA3" w:rsidRPr="002F4834" w:rsidRDefault="00735FA3" w:rsidP="00735FA3">
      <w:pPr>
        <w:rPr>
          <w:rFonts w:ascii="Verdana" w:eastAsia="Times New Roman" w:hAnsi="Verdana" w:cs="Times New Roman"/>
          <w:b/>
          <w:szCs w:val="18"/>
        </w:rPr>
      </w:pPr>
    </w:p>
    <w:p w14:paraId="07927FAF" w14:textId="449C93FC" w:rsidR="00735FA3" w:rsidRDefault="00735FA3" w:rsidP="00735FA3">
      <w:pPr>
        <w:jc w:val="both"/>
        <w:rPr>
          <w:rFonts w:ascii="Verdana" w:eastAsia="Times New Roman" w:hAnsi="Verdana" w:cs="Times New Roman"/>
          <w:szCs w:val="18"/>
        </w:rPr>
      </w:pPr>
      <w:r w:rsidRPr="002F4834">
        <w:rPr>
          <w:rFonts w:ascii="Verdana" w:eastAsia="Times New Roman" w:hAnsi="Verdana" w:cs="Times New Roman"/>
          <w:szCs w:val="18"/>
        </w:rPr>
        <w:t xml:space="preserve">Składając </w:t>
      </w:r>
      <w:r w:rsidR="0097002C">
        <w:rPr>
          <w:rFonts w:ascii="Verdana" w:eastAsia="Times New Roman" w:hAnsi="Verdana" w:cs="Times New Roman"/>
          <w:szCs w:val="18"/>
        </w:rPr>
        <w:t>Ofertę</w:t>
      </w:r>
      <w:r>
        <w:rPr>
          <w:rFonts w:ascii="Verdana" w:eastAsia="Times New Roman" w:hAnsi="Verdana" w:cs="Times New Roman"/>
          <w:szCs w:val="18"/>
        </w:rPr>
        <w:t xml:space="preserve"> w </w:t>
      </w:r>
      <w:r w:rsidRPr="002F4834">
        <w:rPr>
          <w:rFonts w:ascii="Verdana" w:eastAsia="Times New Roman" w:hAnsi="Verdana" w:cs="Times New Roman"/>
          <w:szCs w:val="18"/>
        </w:rPr>
        <w:t xml:space="preserve">Postępowaniu </w:t>
      </w:r>
      <w:r w:rsidRPr="004B4A97">
        <w:rPr>
          <w:rFonts w:ascii="Verdana" w:eastAsia="Times New Roman" w:hAnsi="Verdana" w:cs="Times New Roman"/>
          <w:szCs w:val="18"/>
        </w:rPr>
        <w:t xml:space="preserve">zakupowym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-731307600"/>
          <w:placeholder>
            <w:docPart w:val="553CC06DDCFF45ACBB31D3FBC8350D10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97718E" w:rsidRPr="004B4A97">
            <w:rPr>
              <w:rFonts w:ascii="Verdana" w:hAnsi="Verdana" w:cstheme="majorBidi"/>
              <w:b/>
              <w:bCs/>
              <w:szCs w:val="26"/>
            </w:rPr>
            <w:t>Dostawa 2 szt. transformatorów żywicznych 1250 kVA</w:t>
          </w:r>
        </w:sdtContent>
      </w:sdt>
      <w:r w:rsidRPr="004B4A97">
        <w:rPr>
          <w:rFonts w:ascii="Verdana" w:eastAsia="Times New Roman" w:hAnsi="Verdana" w:cs="Times New Roman"/>
          <w:szCs w:val="18"/>
        </w:rPr>
        <w:t xml:space="preserve"> nr Postępowania: </w:t>
      </w:r>
      <w:sdt>
        <w:sdtPr>
          <w:rPr>
            <w:b/>
            <w:bCs/>
          </w:rPr>
          <w:alias w:val="AUTOMAT - NIE uzupełniaj"/>
          <w:tag w:val=""/>
          <w:id w:val="-1383409449"/>
          <w:placeholder>
            <w:docPart w:val="143C35341C4D4FC287FA42A0897E719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97718E" w:rsidRPr="004B4A97">
            <w:rPr>
              <w:b/>
              <w:bCs/>
            </w:rPr>
            <w:t>POST/HZ/EO/HZL/00041/2026</w:t>
          </w:r>
        </w:sdtContent>
      </w:sdt>
      <w:r w:rsidR="00536E11" w:rsidRPr="004B4A97">
        <w:rPr>
          <w:b/>
          <w:bCs/>
        </w:rPr>
        <w:t xml:space="preserve">, </w:t>
      </w:r>
      <w:r w:rsidRPr="004B4A97">
        <w:rPr>
          <w:rFonts w:ascii="Verdana" w:eastAsia="Times New Roman" w:hAnsi="Verdana" w:cs="Times New Roman"/>
          <w:szCs w:val="18"/>
        </w:rPr>
        <w:t xml:space="preserve">przedstawiamy wykaz doświadczenia – </w:t>
      </w:r>
      <w:sdt>
        <w:sdtPr>
          <w:rPr>
            <w:rFonts w:cstheme="minorHAnsi"/>
            <w:iCs/>
          </w:rPr>
          <w:alias w:val="AUTOMAT - NIE uzupełniaj"/>
          <w:tag w:val=""/>
          <w:id w:val="-111905854"/>
          <w:placeholder>
            <w:docPart w:val="8C3F7AA5FA4443F5A9C926EF570944B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587A17" w:rsidRPr="004B4A97">
            <w:rPr>
              <w:rFonts w:cstheme="minorHAnsi"/>
              <w:iCs/>
            </w:rPr>
            <w:t>dostaw</w:t>
          </w:r>
        </w:sdtContent>
      </w:sdt>
      <w:r w:rsidRPr="004B4A97">
        <w:rPr>
          <w:rFonts w:ascii="Verdana" w:eastAsia="Times New Roman" w:hAnsi="Verdana" w:cs="Times New Roman"/>
          <w:szCs w:val="18"/>
        </w:rPr>
        <w:t xml:space="preserve"> należycie wykonanych lub wykonywanych przez Wykonawcę, w</w:t>
      </w:r>
      <w:r w:rsidRPr="00225CCB">
        <w:rPr>
          <w:rFonts w:ascii="Verdana" w:eastAsia="Times New Roman" w:hAnsi="Verdana" w:cs="Times New Roman"/>
          <w:szCs w:val="18"/>
        </w:rPr>
        <w:t xml:space="preserve"> celu potwierdzenia spełniania warunku udziału w</w:t>
      </w:r>
      <w:r w:rsidR="00B02172">
        <w:rPr>
          <w:rFonts w:ascii="Verdana" w:eastAsia="Times New Roman" w:hAnsi="Verdana" w:cs="Times New Roman"/>
          <w:szCs w:val="18"/>
        </w:rPr>
        <w:t> </w:t>
      </w:r>
      <w:r w:rsidRPr="00225CCB">
        <w:rPr>
          <w:rFonts w:ascii="Verdana" w:eastAsia="Times New Roman" w:hAnsi="Verdana" w:cs="Times New Roman"/>
          <w:szCs w:val="18"/>
        </w:rPr>
        <w:t>postępowaniu:</w:t>
      </w:r>
    </w:p>
    <w:p w14:paraId="49D1DB16" w14:textId="77777777" w:rsidR="00750ECB" w:rsidRPr="002F4834" w:rsidRDefault="00750ECB" w:rsidP="00735FA3">
      <w:pPr>
        <w:jc w:val="both"/>
        <w:rPr>
          <w:rFonts w:ascii="Verdana" w:eastAsia="Times New Roman" w:hAnsi="Verdana" w:cs="Times New Roman"/>
          <w:b/>
          <w:szCs w:val="18"/>
        </w:rPr>
      </w:pPr>
    </w:p>
    <w:tbl>
      <w:tblPr>
        <w:tblW w:w="9922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1559"/>
        <w:gridCol w:w="1134"/>
        <w:gridCol w:w="1134"/>
        <w:gridCol w:w="1843"/>
        <w:gridCol w:w="1842"/>
      </w:tblGrid>
      <w:tr w:rsidR="00735FA3" w:rsidRPr="002F4834" w14:paraId="3EA82FC5" w14:textId="77777777" w:rsidTr="00D21BCD">
        <w:trPr>
          <w:cantSplit/>
          <w:trHeight w:val="731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1A7466" w:themeFill="text2"/>
            <w:vAlign w:val="center"/>
          </w:tcPr>
          <w:p w14:paraId="1A391A65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1BB6428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Lp.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</w:tcPr>
          <w:p w14:paraId="3A23D4FE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0BAEEFD7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Przedmiot Zamówienia </w:t>
            </w:r>
          </w:p>
          <w:p w14:paraId="5133BD3B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1A7466" w:themeFill="text2"/>
            <w:vAlign w:val="center"/>
          </w:tcPr>
          <w:p w14:paraId="48EF6E2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2460BED5" w14:textId="7B5F15A4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Wartość zrealizowanych </w:t>
            </w:r>
            <w:r w:rsidR="003D4314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dostaw</w:t>
            </w: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A7466" w:themeFill="text2"/>
            <w:vAlign w:val="center"/>
          </w:tcPr>
          <w:p w14:paraId="2E85B8D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Termin  realizacji usługi/dostawy/robót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11B4B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514E1CA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Nazwa Odbiorcy</w:t>
            </w:r>
          </w:p>
          <w:p w14:paraId="3CAD3204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(wraz z adresem i nr telefonu)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64A20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W przypadku braku referencji czy załączono inny dokument lub oświadczenie Wykonawcy</w:t>
            </w:r>
          </w:p>
        </w:tc>
      </w:tr>
      <w:tr w:rsidR="00735FA3" w:rsidRPr="002F4834" w14:paraId="7D8A332D" w14:textId="77777777" w:rsidTr="00D21BCD">
        <w:trPr>
          <w:cantSplit/>
          <w:trHeight w:val="218"/>
          <w:tblHeader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553D7AD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29FA2D7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559" w:type="dxa"/>
            <w:vMerge/>
          </w:tcPr>
          <w:p w14:paraId="3136E62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1A7466" w:themeFill="text2"/>
            <w:vAlign w:val="center"/>
          </w:tcPr>
          <w:p w14:paraId="22291E8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1E859E4E" w14:textId="1ED2DC91" w:rsidR="00735FA3" w:rsidRPr="00A12FA8" w:rsidRDefault="00957A26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r</w:t>
            </w:r>
            <w:r w:rsidR="00735FA3"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ozpoczęcia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0716C7B8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0FF885D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zakończenia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C3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6F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</w:tr>
      <w:tr w:rsidR="00735FA3" w:rsidRPr="002F4834" w14:paraId="7C7BD8A5" w14:textId="77777777" w:rsidTr="00D21BCD">
        <w:trPr>
          <w:trHeight w:val="443"/>
        </w:trPr>
        <w:tc>
          <w:tcPr>
            <w:tcW w:w="426" w:type="dxa"/>
          </w:tcPr>
          <w:p w14:paraId="39DA3930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  <w:permStart w:id="1466443536" w:edGrp="everyone"/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03D0C4C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19ADB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329C110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3E0413B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33A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330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C6B2A86" w14:textId="77777777" w:rsidTr="00D21BCD">
        <w:trPr>
          <w:trHeight w:val="632"/>
        </w:trPr>
        <w:tc>
          <w:tcPr>
            <w:tcW w:w="426" w:type="dxa"/>
          </w:tcPr>
          <w:p w14:paraId="36333AFC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66AB7E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1EEBE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4C80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B7A6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B9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D2FE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09DF053" w14:textId="77777777" w:rsidTr="00D21BCD">
        <w:trPr>
          <w:trHeight w:val="443"/>
        </w:trPr>
        <w:tc>
          <w:tcPr>
            <w:tcW w:w="426" w:type="dxa"/>
          </w:tcPr>
          <w:p w14:paraId="264B1EC3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2AE7EEA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</w:tcPr>
          <w:p w14:paraId="1EBACE3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7F85D6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</w:tcPr>
          <w:p w14:paraId="4C750BD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9B7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05F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permEnd w:id="1466443536"/>
    </w:tbl>
    <w:p w14:paraId="66196263" w14:textId="77777777" w:rsidR="00735FA3" w:rsidRPr="002F4834" w:rsidRDefault="00735FA3" w:rsidP="00735FA3">
      <w:pPr>
        <w:tabs>
          <w:tab w:val="left" w:pos="7652"/>
        </w:tabs>
        <w:rPr>
          <w:rFonts w:ascii="Verdana" w:eastAsia="Verdana" w:hAnsi="Verdana" w:cs="Times New Roman"/>
        </w:rPr>
      </w:pPr>
    </w:p>
    <w:p w14:paraId="76E05FAE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UWAGA!</w:t>
      </w:r>
    </w:p>
    <w:p w14:paraId="18C38FBF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Należy dostosować ilość wierszy do ilości wykazywanych zadań.</w:t>
      </w:r>
    </w:p>
    <w:p w14:paraId="216E5DD7" w14:textId="70E91190" w:rsidR="00735FA3" w:rsidRPr="00225CCB" w:rsidRDefault="00735FA3" w:rsidP="00735FA3">
      <w:pPr>
        <w:tabs>
          <w:tab w:val="left" w:pos="7652"/>
        </w:tabs>
        <w:spacing w:after="160" w:line="259" w:lineRule="auto"/>
        <w:contextualSpacing/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225CCB">
        <w:rPr>
          <w:rFonts w:ascii="Verdana" w:eastAsia="Verdana" w:hAnsi="Verdana" w:cs="Times New Roman"/>
          <w:i/>
          <w:sz w:val="14"/>
          <w:szCs w:val="14"/>
        </w:rPr>
        <w:t xml:space="preserve">Należy dołączyć referencje lub inne dokumenty potwierdzające należyte wykonanie </w:t>
      </w:r>
      <w:r w:rsidR="007C204A">
        <w:rPr>
          <w:rFonts w:ascii="Verdana" w:eastAsia="Verdana" w:hAnsi="Verdana" w:cs="Times New Roman"/>
          <w:i/>
          <w:sz w:val="14"/>
          <w:szCs w:val="14"/>
        </w:rPr>
        <w:t>dostaw</w:t>
      </w:r>
      <w:r w:rsidRPr="00225CCB">
        <w:rPr>
          <w:rFonts w:ascii="Verdana" w:eastAsia="Verdana" w:hAnsi="Verdana" w:cs="Times New Roman"/>
          <w:i/>
          <w:sz w:val="14"/>
          <w:szCs w:val="14"/>
        </w:rPr>
        <w:t xml:space="preserve">. W przypadku braku tych dokumentów, Zamawiający będzie traktować wykaz jako oświadczenie własne wykonawcy o należytej realizacji wskazanych </w:t>
      </w:r>
      <w:r w:rsidR="007C204A">
        <w:rPr>
          <w:rFonts w:ascii="Verdana" w:eastAsia="Verdana" w:hAnsi="Verdana" w:cs="Times New Roman"/>
          <w:i/>
          <w:sz w:val="14"/>
          <w:szCs w:val="14"/>
        </w:rPr>
        <w:t>dostaw</w:t>
      </w:r>
      <w:r w:rsidRPr="00225CCB">
        <w:rPr>
          <w:rFonts w:ascii="Verdana" w:eastAsia="Verdana" w:hAnsi="Verdana" w:cs="Times New Roman"/>
          <w:i/>
          <w:sz w:val="14"/>
          <w:szCs w:val="14"/>
        </w:rPr>
        <w:t>.</w:t>
      </w:r>
      <w:r w:rsidRPr="00225CCB">
        <w:rPr>
          <w:rFonts w:ascii="Verdana" w:eastAsia="Verdana" w:hAnsi="Verdana" w:cs="Times New Roman"/>
          <w:i/>
          <w:sz w:val="14"/>
          <w:szCs w:val="14"/>
        </w:rPr>
        <w:tab/>
      </w:r>
    </w:p>
    <w:p w14:paraId="2212D793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</w:p>
    <w:p w14:paraId="4B0AF9DE" w14:textId="7B8654D2" w:rsidR="00AE3670" w:rsidRDefault="00AE3670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  <w:r w:rsidRPr="00AE3670">
        <w:rPr>
          <w:rFonts w:ascii="Verdana" w:eastAsia="Verdana" w:hAnsi="Verdana" w:cs="Times New Roman"/>
        </w:rPr>
        <w:t xml:space="preserve">Do niniejszego wykazu dołączamy dowody potwierdzające, że ww. </w:t>
      </w:r>
      <w:r>
        <w:rPr>
          <w:rFonts w:ascii="Verdana" w:eastAsia="Verdana" w:hAnsi="Verdana" w:cs="Times New Roman"/>
        </w:rPr>
        <w:t>prace</w:t>
      </w:r>
      <w:r w:rsidRPr="00AE3670">
        <w:rPr>
          <w:rFonts w:ascii="Verdana" w:eastAsia="Verdana" w:hAnsi="Verdana" w:cs="Times New Roman"/>
        </w:rPr>
        <w:t xml:space="preserve"> zostały wykonane lub są wykonywane należycie.</w:t>
      </w:r>
    </w:p>
    <w:p w14:paraId="47E4ED68" w14:textId="77777777" w:rsidR="00735FA3" w:rsidRDefault="00735FA3" w:rsidP="00735FA3"/>
    <w:p w14:paraId="347481CE" w14:textId="77777777" w:rsidR="00735FA3" w:rsidRDefault="00735FA3" w:rsidP="00735FA3"/>
    <w:p w14:paraId="74A47933" w14:textId="77777777" w:rsidR="00735FA3" w:rsidRDefault="00735FA3" w:rsidP="00735FA3"/>
    <w:p w14:paraId="64CA90A9" w14:textId="77777777" w:rsidR="00735FA3" w:rsidRDefault="00735FA3" w:rsidP="00735FA3"/>
    <w:p w14:paraId="4A1C9C67" w14:textId="77777777" w:rsidR="00735FA3" w:rsidRDefault="00735FA3" w:rsidP="00735FA3"/>
    <w:p w14:paraId="46A902AB" w14:textId="77777777" w:rsidR="00735FA3" w:rsidRPr="004119DA" w:rsidRDefault="00735FA3" w:rsidP="00735FA3"/>
    <w:p w14:paraId="5CD83F7F" w14:textId="77777777" w:rsidR="00735FA3" w:rsidRPr="0035204E" w:rsidRDefault="00735FA3" w:rsidP="00735FA3">
      <w:pPr>
        <w:tabs>
          <w:tab w:val="left" w:pos="851"/>
        </w:tabs>
        <w:suppressAutoHyphens/>
        <w:spacing w:after="0" w:line="276" w:lineRule="auto"/>
        <w:ind w:left="5529" w:hanging="4820"/>
        <w:jc w:val="both"/>
        <w:rPr>
          <w:rFonts w:eastAsia="Times New Roman" w:cs="Calibri"/>
          <w:szCs w:val="18"/>
        </w:rPr>
      </w:pPr>
      <w:permStart w:id="1938844655" w:edGrp="everyone"/>
      <w:r w:rsidRPr="0035204E">
        <w:rPr>
          <w:rFonts w:eastAsia="Times New Roman" w:cs="Calibri"/>
          <w:szCs w:val="18"/>
        </w:rPr>
        <w:t xml:space="preserve">___________________, </w:t>
      </w:r>
      <w:permEnd w:id="1938844655"/>
      <w:r w:rsidRPr="0035204E">
        <w:rPr>
          <w:rFonts w:eastAsia="Times New Roman" w:cs="Calibri"/>
          <w:szCs w:val="18"/>
        </w:rPr>
        <w:t xml:space="preserve">dn. </w:t>
      </w:r>
      <w:permStart w:id="1662279294" w:edGrp="everyone"/>
      <w:r w:rsidRPr="0035204E">
        <w:rPr>
          <w:rFonts w:eastAsia="Times New Roman" w:cs="Calibri"/>
          <w:szCs w:val="18"/>
        </w:rPr>
        <w:t xml:space="preserve">___________                                      </w:t>
      </w:r>
      <w:permEnd w:id="1662279294"/>
    </w:p>
    <w:p w14:paraId="6F08E21F" w14:textId="77777777" w:rsidR="00735FA3" w:rsidRPr="00225CCB" w:rsidRDefault="00735FA3" w:rsidP="00735FA3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225CCB">
        <w:rPr>
          <w:rFonts w:eastAsia="Times New Roman" w:cs="Calibri"/>
          <w:i/>
          <w:sz w:val="14"/>
          <w:szCs w:val="14"/>
        </w:rPr>
        <w:t xml:space="preserve">Podpis(-y) osoby(-ób) uprawnionej(-ych) do składania oświadczeń woli w imieniu Wykonawcy </w:t>
      </w:r>
    </w:p>
    <w:p w14:paraId="42D7AA2F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b/>
          <w:sz w:val="14"/>
          <w:szCs w:val="14"/>
        </w:rPr>
      </w:pPr>
    </w:p>
    <w:p w14:paraId="66A8AEB4" w14:textId="3136C5CE" w:rsidR="00825C34" w:rsidRDefault="00825C34">
      <w:pPr>
        <w:rPr>
          <w:rFonts w:ascii="Verdana" w:eastAsia="Verdana" w:hAnsi="Verdana" w:cs="Times New Roman"/>
          <w:b/>
          <w:sz w:val="14"/>
          <w:szCs w:val="14"/>
        </w:rPr>
      </w:pPr>
      <w:r>
        <w:rPr>
          <w:rFonts w:ascii="Verdana" w:eastAsia="Verdana" w:hAnsi="Verdana" w:cs="Times New Roman"/>
          <w:b/>
          <w:sz w:val="14"/>
          <w:szCs w:val="14"/>
        </w:rPr>
        <w:br w:type="page"/>
      </w:r>
    </w:p>
    <w:p w14:paraId="786BC6EF" w14:textId="73DE6395" w:rsidR="00227DC5" w:rsidRDefault="00227DC5" w:rsidP="00227DC5">
      <w:pPr>
        <w:jc w:val="right"/>
        <w:outlineLvl w:val="0"/>
        <w:rPr>
          <w:b/>
        </w:rPr>
      </w:pPr>
      <w:r w:rsidRPr="00B71AA7">
        <w:rPr>
          <w:b/>
        </w:rPr>
        <w:lastRenderedPageBreak/>
        <w:t xml:space="preserve">ZAŁĄCZNIK NR </w:t>
      </w:r>
      <w:r>
        <w:rPr>
          <w:b/>
        </w:rPr>
        <w:t>7</w:t>
      </w:r>
      <w:r w:rsidRPr="00B71AA7">
        <w:rPr>
          <w:b/>
        </w:rPr>
        <w:t xml:space="preserve"> DO SWZ – </w:t>
      </w:r>
      <w:r w:rsidRPr="00825F50">
        <w:rPr>
          <w:b/>
        </w:rPr>
        <w:t>OŚWIADCZENIE WYKONAWCY</w:t>
      </w:r>
      <w:r w:rsidR="003458E1" w:rsidRPr="003458E1">
        <w:rPr>
          <w:b/>
        </w:rPr>
        <w:t>/WYKONAWCY WSPÓLNIE</w:t>
      </w:r>
      <w:r w:rsidR="003458E1" w:rsidRPr="00825F50">
        <w:rPr>
          <w:b/>
        </w:rPr>
        <w:t xml:space="preserve"> </w:t>
      </w:r>
      <w:r w:rsidR="003458E1">
        <w:rPr>
          <w:b/>
        </w:rPr>
        <w:t xml:space="preserve">UBIEGAJACEGO SIĘ O UDZIELENIE ZAMÓWIENIA </w:t>
      </w:r>
      <w:r w:rsidRPr="00825F50">
        <w:rPr>
          <w:b/>
        </w:rPr>
        <w:t>O NIEPODLEGANIU WYKLUCZENIU Z</w:t>
      </w:r>
      <w:r w:rsidR="00EF3C6B">
        <w:rPr>
          <w:b/>
        </w:rPr>
        <w:t> </w:t>
      </w:r>
      <w:r w:rsidRPr="00825F50">
        <w:rPr>
          <w:b/>
        </w:rPr>
        <w:t>POSTĘPOWANIA NA PODSTAWIE PRZESŁANEK WSKAZANYCH W PKT 5.1.2 SWZ - WZÓR</w:t>
      </w: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27DC5" w:rsidRPr="00E6014D" w14:paraId="0F938A8C" w14:textId="77777777" w:rsidTr="00AE4799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2B90000" w14:textId="77777777" w:rsidR="00227DC5" w:rsidRPr="00E6014D" w:rsidRDefault="00227DC5" w:rsidP="00AE4799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1" w:name="_Hlk199416844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5E41B725" w14:textId="7033F8AB" w:rsidR="00227DC5" w:rsidRPr="00E6014D" w:rsidRDefault="008674C1" w:rsidP="00AE4799">
            <w:pPr>
              <w:ind w:right="28"/>
              <w:rPr>
                <w:rFonts w:cstheme="minorHAnsi"/>
              </w:rPr>
            </w:pPr>
            <w:permStart w:id="68895431" w:edGrp="everyone"/>
            <w:r>
              <w:rPr>
                <w:rFonts w:cstheme="minorHAnsi"/>
              </w:rPr>
              <w:t xml:space="preserve"> </w:t>
            </w:r>
            <w:permEnd w:id="68895431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BFAA8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E6BCE4E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8D666EB" w14:textId="6BB1DEE6" w:rsidR="00227DC5" w:rsidRPr="00BC5191" w:rsidRDefault="00000000" w:rsidP="00AE4799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1613663463"/>
                <w:placeholder>
                  <w:docPart w:val="9319EE22776847FCAC4BD7D636521918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BB2085">
                  <w:rPr>
                    <w:rFonts w:cstheme="minorHAnsi"/>
                    <w:b/>
                    <w:bCs/>
                  </w:rPr>
                  <w:t>PGE Energetyka Kolejowa Operator Sp. z o.o.</w:t>
                </w:r>
              </w:sdtContent>
            </w:sdt>
          </w:p>
          <w:p w14:paraId="64372461" w14:textId="77777777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BC5191">
              <w:rPr>
                <w:rFonts w:eastAsia="Verdana"/>
              </w:rPr>
              <w:t>w imieniu i na rzecz której działa</w:t>
            </w:r>
            <w:r w:rsidRPr="00D21BCD">
              <w:rPr>
                <w:rFonts w:eastAsia="Verdana"/>
              </w:rPr>
              <w:t>:</w:t>
            </w:r>
          </w:p>
          <w:p w14:paraId="52F73136" w14:textId="77777777" w:rsidR="00071C0A" w:rsidRDefault="00000000" w:rsidP="00071C0A">
            <w:pPr>
              <w:ind w:left="455" w:right="340"/>
              <w:jc w:val="center"/>
              <w:rPr>
                <w:rFonts w:eastAsia="Verdana"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9264942"/>
                <w:placeholder>
                  <w:docPart w:val="6D776C543CFD4B53A52FE21C3A1BB46A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Content>
                <w:r w:rsidR="00071C0A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  <w:r w:rsidR="00071C0A" w:rsidRPr="00D21BCD">
              <w:rPr>
                <w:rFonts w:eastAsia="Verdana"/>
              </w:rPr>
              <w:t xml:space="preserve"> </w:t>
            </w:r>
          </w:p>
          <w:p w14:paraId="00B6A5A6" w14:textId="09BA8118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D21BCD">
              <w:rPr>
                <w:rFonts w:eastAsia="Verdana"/>
              </w:rPr>
              <w:t>ul. Hoża 63/67</w:t>
            </w:r>
          </w:p>
          <w:p w14:paraId="79FD903E" w14:textId="77777777" w:rsidR="00227DC5" w:rsidRPr="0005262B" w:rsidRDefault="00227DC5" w:rsidP="00AE4799">
            <w:pPr>
              <w:jc w:val="center"/>
              <w:rPr>
                <w:rFonts w:eastAsiaTheme="majorEastAsia" w:cstheme="minorHAnsi"/>
              </w:rPr>
            </w:pPr>
            <w:r w:rsidRPr="00D21BCD">
              <w:rPr>
                <w:rFonts w:eastAsia="Verdana"/>
              </w:rPr>
              <w:t>00-681 Warszawa</w:t>
            </w:r>
          </w:p>
        </w:tc>
      </w:tr>
      <w:bookmarkEnd w:id="1"/>
    </w:tbl>
    <w:p w14:paraId="2A36CACB" w14:textId="77777777" w:rsidR="00227DC5" w:rsidRDefault="00227DC5" w:rsidP="00227DC5">
      <w:pPr>
        <w:ind w:left="5672" w:firstLine="709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</w:p>
    <w:p w14:paraId="130E8E7D" w14:textId="17496708" w:rsidR="00227DC5" w:rsidRPr="00D21BCD" w:rsidRDefault="00227DC5" w:rsidP="00227DC5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Oświadczenia Wykonawcy</w:t>
      </w:r>
      <w:r w:rsidR="00D6709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/wykonawcy wspólnie ubiegającego się</w:t>
      </w: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o udzielenie zamówienia </w:t>
      </w:r>
    </w:p>
    <w:p w14:paraId="307D027D" w14:textId="77777777" w:rsidR="00227DC5" w:rsidRPr="00343A6C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6D54E46" w14:textId="77777777" w:rsidR="00227DC5" w:rsidRPr="0035204E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0028BD9B" w14:textId="220DE60F" w:rsidR="00227DC5" w:rsidRDefault="00227DC5" w:rsidP="00227DC5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799717630"/>
          <w:placeholder>
            <w:docPart w:val="0A743B13F0214E7996311979BA47C57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="0097718E">
            <w:rPr>
              <w:rFonts w:ascii="Verdana" w:hAnsi="Verdana" w:cstheme="majorBidi"/>
              <w:b/>
              <w:bCs/>
              <w:szCs w:val="26"/>
            </w:rPr>
            <w:t>Dostawa 2 szt. transformatorów żywicznych 1250 kVA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</w:t>
      </w:r>
      <w:r w:rsidR="00572CB8">
        <w:rPr>
          <w:rFonts w:eastAsia="Times New Roman" w:cs="Arial"/>
          <w:szCs w:val="18"/>
        </w:rPr>
        <w:t> </w:t>
      </w:r>
      <w:r>
        <w:rPr>
          <w:rFonts w:eastAsia="Times New Roman" w:cs="Arial"/>
          <w:szCs w:val="18"/>
        </w:rPr>
        <w:t>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1787314978"/>
          <w:placeholder>
            <w:docPart w:val="8678CD55ABE24CD6B9C04CB46FB2691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97718E">
            <w:rPr>
              <w:b/>
              <w:bCs/>
            </w:rPr>
            <w:t>POST/HZ/EO/HZL/00041/2026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071C0A">
        <w:rPr>
          <w:rFonts w:eastAsia="Times New Roman" w:cs="Arial"/>
          <w:szCs w:val="18"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81295418"/>
          <w:placeholder>
            <w:docPart w:val="1575A4627D624416BCAD1D91915CD730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071C0A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35FEA58C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0521B538" w14:textId="58F47B08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8A6402">
        <w:rPr>
          <w:rFonts w:eastAsia="Times New Roman" w:cs="Arial"/>
          <w:szCs w:val="18"/>
        </w:rPr>
        <w:t xml:space="preserve"> </w:t>
      </w:r>
      <w:r w:rsidR="008A640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3"/>
      </w:r>
    </w:p>
    <w:p w14:paraId="7931E089" w14:textId="79C707EC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z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24085B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4"/>
      </w:r>
    </w:p>
    <w:p w14:paraId="097FD4A5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080D6E93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permStart w:id="647058805" w:edGrp="everyone"/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  <w:permEnd w:id="647058805"/>
    </w:p>
    <w:p w14:paraId="0657AC76" w14:textId="5FA6ED06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</w:t>
      </w:r>
      <w:permStart w:id="1599088928" w:edGrp="everyone"/>
      <w:r w:rsidRPr="0008511F">
        <w:rPr>
          <w:rFonts w:eastAsia="Times New Roman" w:cs="Arial"/>
          <w:szCs w:val="18"/>
        </w:rPr>
        <w:t xml:space="preserve">……………………………………………………………………………………………….… </w:t>
      </w:r>
      <w:permEnd w:id="1599088928"/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CEiDG)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6C7FE10A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00E922FD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permStart w:id="1221597607" w:edGrp="everyone"/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  <w:permEnd w:id="1221597607"/>
    </w:p>
    <w:p w14:paraId="0AEFFC2F" w14:textId="26002D69" w:rsidR="00227DC5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</w:t>
      </w:r>
      <w:permStart w:id="939987716" w:edGrp="everyone"/>
      <w:r w:rsidRPr="0008511F">
        <w:rPr>
          <w:rFonts w:eastAsia="Times New Roman" w:cs="Arial"/>
          <w:szCs w:val="18"/>
        </w:rPr>
        <w:t xml:space="preserve">……………………………………………………………………………………………….………..….…… </w:t>
      </w:r>
      <w:permEnd w:id="939987716"/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KRS/CEiDG)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3AA5A5D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2959651C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88B1A8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4814715B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534D80D5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permStart w:id="767758791" w:edGrp="everyone"/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  <w:permEnd w:id="767758791"/>
    </w:p>
    <w:p w14:paraId="5F543DE0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3DD693B1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permStart w:id="36442926" w:edGrp="everyone"/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  <w:permEnd w:id="36442926"/>
    </w:p>
    <w:p w14:paraId="6BECB48E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5567E767" w14:textId="77777777" w:rsidR="00227DC5" w:rsidRPr="0035204E" w:rsidRDefault="00227DC5" w:rsidP="00227DC5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0E254CD6" w14:textId="77777777" w:rsidR="00227DC5" w:rsidRPr="004119DA" w:rsidRDefault="00227DC5" w:rsidP="00227DC5">
      <w:pPr>
        <w:ind w:left="4254" w:firstLine="709"/>
      </w:pPr>
      <w:permStart w:id="1275735948" w:edGrp="everyone"/>
      <w:r w:rsidRPr="0035204E">
        <w:rPr>
          <w:rFonts w:eastAsia="Times New Roman" w:cs="Arial"/>
          <w:i/>
          <w:szCs w:val="18"/>
        </w:rPr>
        <w:t xml:space="preserve">_____________________, </w:t>
      </w:r>
      <w:permEnd w:id="1275735948"/>
      <w:r w:rsidRPr="0035204E">
        <w:rPr>
          <w:rFonts w:eastAsia="Times New Roman" w:cs="Arial"/>
          <w:i/>
          <w:szCs w:val="18"/>
        </w:rPr>
        <w:t xml:space="preserve">dn. </w:t>
      </w:r>
      <w:permStart w:id="1381369744" w:edGrp="everyone"/>
      <w:r w:rsidRPr="0035204E">
        <w:rPr>
          <w:rFonts w:eastAsia="Times New Roman" w:cs="Arial"/>
          <w:i/>
          <w:szCs w:val="18"/>
        </w:rPr>
        <w:t>____________</w:t>
      </w:r>
      <w:permEnd w:id="1381369744"/>
      <w:r w:rsidRPr="0035204E">
        <w:rPr>
          <w:rFonts w:eastAsia="Times New Roman" w:cs="Arial"/>
          <w:szCs w:val="18"/>
        </w:rPr>
        <w:tab/>
      </w:r>
      <w:permStart w:id="2029985062" w:edGrp="everyone"/>
    </w:p>
    <w:permEnd w:id="2029985062"/>
    <w:p w14:paraId="48016F3B" w14:textId="77777777" w:rsidR="00227DC5" w:rsidRPr="00735FA3" w:rsidRDefault="00227DC5" w:rsidP="00227DC5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 xml:space="preserve">Podpis(-y) osoby(-ób) uprawnionej(-ych) do składania oświadczeń woli w imieniu Wykonawcy </w:t>
      </w:r>
    </w:p>
    <w:p w14:paraId="2B83263F" w14:textId="77777777" w:rsidR="00F36B6E" w:rsidRDefault="00F36B6E">
      <w:pPr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  <w:r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br w:type="page"/>
      </w:r>
    </w:p>
    <w:p w14:paraId="3F90AC9B" w14:textId="2468C1D0" w:rsidR="00ED7E32" w:rsidRPr="00ED7E32" w:rsidRDefault="00ED7E32" w:rsidP="00A27726">
      <w:pPr>
        <w:spacing w:after="0" w:line="288" w:lineRule="auto"/>
        <w:jc w:val="right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  <w:r w:rsidRPr="00A27726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lastRenderedPageBreak/>
        <w:tab/>
      </w:r>
      <w:r w:rsidRPr="00A27726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ab/>
      </w:r>
      <w:r w:rsidRPr="00ED7E32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ZAŁĄCZNIK NR </w:t>
      </w:r>
      <w:r w:rsidR="005C2FA0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8</w:t>
      </w:r>
      <w:r w:rsidRPr="00ED7E32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DO SWZ – </w:t>
      </w:r>
      <w:r w:rsidR="00A27726" w:rsidRPr="00A27726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WYKAZ PRODUCENTÓW POSZCZEGÓLNYCH URZĄDZEŃ</w:t>
      </w:r>
    </w:p>
    <w:p w14:paraId="7FB305AB" w14:textId="77777777" w:rsidR="00ED7E32" w:rsidRDefault="00ED7E32" w:rsidP="00ED7E32">
      <w:pPr>
        <w:rPr>
          <w:rFonts w:ascii="Arial" w:hAnsi="Arial" w:cs="Arial"/>
          <w:sz w:val="20"/>
          <w:lang w:eastAsia="pl-PL"/>
        </w:rPr>
      </w:pPr>
    </w:p>
    <w:p w14:paraId="11ED73CD" w14:textId="77777777" w:rsidR="00ED7E32" w:rsidRPr="00FE05A4" w:rsidRDefault="00ED7E32" w:rsidP="00ED7E32">
      <w:pPr>
        <w:rPr>
          <w:rFonts w:ascii="Arial" w:hAnsi="Arial" w:cs="Arial"/>
          <w:sz w:val="20"/>
          <w:lang w:eastAsia="pl-PL"/>
        </w:rPr>
      </w:pPr>
      <w:permStart w:id="320896916" w:edGrp="everyone"/>
      <w:r w:rsidRPr="00FE05A4">
        <w:rPr>
          <w:rFonts w:ascii="Arial" w:hAnsi="Arial" w:cs="Arial"/>
          <w:sz w:val="20"/>
          <w:lang w:eastAsia="pl-PL"/>
        </w:rPr>
        <w:t>…………………………………………….......................................................................................</w:t>
      </w:r>
      <w:permEnd w:id="320896916"/>
    </w:p>
    <w:p w14:paraId="5D802A8E" w14:textId="77777777" w:rsidR="00ED7E32" w:rsidRPr="00FE05A4" w:rsidRDefault="00ED7E32" w:rsidP="00ED7E32">
      <w:pPr>
        <w:spacing w:line="360" w:lineRule="auto"/>
        <w:rPr>
          <w:rFonts w:ascii="Arial" w:hAnsi="Arial" w:cs="Arial"/>
          <w:sz w:val="20"/>
          <w:lang w:eastAsia="pl-PL"/>
        </w:rPr>
      </w:pPr>
      <w:r w:rsidRPr="00FE05A4">
        <w:rPr>
          <w:rFonts w:ascii="Arial" w:hAnsi="Arial" w:cs="Arial"/>
          <w:sz w:val="20"/>
          <w:lang w:eastAsia="pl-PL"/>
        </w:rPr>
        <w:t xml:space="preserve">Nazwa </w:t>
      </w:r>
      <w:r>
        <w:rPr>
          <w:rFonts w:ascii="Arial" w:hAnsi="Arial" w:cs="Arial"/>
          <w:sz w:val="20"/>
          <w:lang w:eastAsia="pl-PL"/>
        </w:rPr>
        <w:t>Wykonawcy</w:t>
      </w:r>
    </w:p>
    <w:p w14:paraId="18ED7470" w14:textId="77777777" w:rsidR="00ED7E32" w:rsidRPr="00FE05A4" w:rsidRDefault="00ED7E32" w:rsidP="00ED7E32">
      <w:pPr>
        <w:spacing w:line="360" w:lineRule="auto"/>
        <w:rPr>
          <w:rFonts w:ascii="Arial" w:hAnsi="Arial" w:cs="Arial"/>
          <w:sz w:val="20"/>
          <w:lang w:eastAsia="pl-PL"/>
        </w:rPr>
      </w:pPr>
      <w:permStart w:id="1598884983" w:edGrp="everyone"/>
      <w:r w:rsidRPr="00FE05A4">
        <w:rPr>
          <w:rFonts w:ascii="Arial" w:hAnsi="Arial" w:cs="Arial"/>
          <w:sz w:val="20"/>
          <w:lang w:eastAsia="pl-PL"/>
        </w:rPr>
        <w:t>....................................................................................................................................................</w:t>
      </w:r>
      <w:permEnd w:id="1598884983"/>
    </w:p>
    <w:p w14:paraId="6898A0E9" w14:textId="77777777" w:rsidR="00ED7E32" w:rsidRPr="00FE05A4" w:rsidRDefault="00ED7E32" w:rsidP="00ED7E32">
      <w:pPr>
        <w:spacing w:line="360" w:lineRule="auto"/>
        <w:rPr>
          <w:rFonts w:ascii="Arial" w:hAnsi="Arial" w:cs="Arial"/>
          <w:sz w:val="20"/>
          <w:lang w:eastAsia="pl-PL"/>
        </w:rPr>
      </w:pPr>
      <w:r w:rsidRPr="00FE05A4">
        <w:rPr>
          <w:rFonts w:ascii="Arial" w:hAnsi="Arial" w:cs="Arial"/>
          <w:sz w:val="20"/>
          <w:lang w:eastAsia="pl-PL"/>
        </w:rPr>
        <w:t xml:space="preserve">Adres </w:t>
      </w:r>
      <w:r>
        <w:rPr>
          <w:rFonts w:ascii="Arial" w:hAnsi="Arial" w:cs="Arial"/>
          <w:sz w:val="20"/>
          <w:lang w:eastAsia="pl-PL"/>
        </w:rPr>
        <w:t>Wykonawcy</w:t>
      </w:r>
    </w:p>
    <w:p w14:paraId="4261FBA3" w14:textId="77777777" w:rsidR="00ED7E32" w:rsidRPr="00FE05A4" w:rsidRDefault="00ED7E32" w:rsidP="00ED7E32">
      <w:pPr>
        <w:jc w:val="center"/>
        <w:rPr>
          <w:rFonts w:ascii="Arial" w:hAnsi="Arial" w:cs="Arial"/>
          <w:b/>
          <w:sz w:val="20"/>
          <w:lang w:eastAsia="pl-PL"/>
        </w:rPr>
      </w:pPr>
    </w:p>
    <w:p w14:paraId="43FF72C2" w14:textId="6E4F5C22" w:rsidR="00ED7E32" w:rsidRPr="00D80FA1" w:rsidRDefault="00ED7E32" w:rsidP="00ED7E32">
      <w:pPr>
        <w:spacing w:before="120" w:after="120" w:line="276" w:lineRule="auto"/>
        <w:outlineLvl w:val="0"/>
        <w:rPr>
          <w:rFonts w:cstheme="minorHAnsi"/>
        </w:rPr>
      </w:pPr>
      <w:r w:rsidRPr="007645C5">
        <w:rPr>
          <w:rFonts w:cstheme="minorHAnsi"/>
          <w:b/>
          <w:bCs/>
        </w:rPr>
        <w:t xml:space="preserve">Dotyczy postępowania zakupowego nr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1706760016"/>
          <w:placeholder>
            <w:docPart w:val="B329D52CB2C44C6F973AA08BED2214E9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>
            <w:rPr>
              <w:rFonts w:cstheme="minorHAnsi"/>
              <w:b/>
              <w:bCs/>
            </w:rPr>
            <w:t>POST/HZ/EO/HZL/00041/2026</w:t>
          </w:r>
        </w:sdtContent>
      </w:sdt>
      <w:r w:rsidRPr="007645C5">
        <w:rPr>
          <w:rFonts w:cstheme="minorHAnsi"/>
          <w:b/>
          <w:bCs/>
        </w:rPr>
        <w:t xml:space="preserve"> prowadzonego w trybie przetargu nieograniczonego</w:t>
      </w:r>
      <w:r w:rsidRPr="007645C5">
        <w:rPr>
          <w:rFonts w:cstheme="minorHAnsi"/>
        </w:rPr>
        <w:t xml:space="preserve"> p</w:t>
      </w:r>
      <w:r>
        <w:rPr>
          <w:rFonts w:cstheme="minorHAnsi"/>
        </w:rPr>
        <w:t>n</w:t>
      </w:r>
      <w:r w:rsidRPr="007645C5">
        <w:rPr>
          <w:rFonts w:cstheme="minorHAnsi"/>
        </w:rPr>
        <w:t xml:space="preserve">. </w:t>
      </w:r>
      <w:sdt>
        <w:sdtPr>
          <w:rPr>
            <w:rFonts w:cstheme="minorHAnsi"/>
          </w:rPr>
          <w:alias w:val="AUTOMAT - NIE uzupełniaj"/>
          <w:tag w:val=""/>
          <w:id w:val="-1600631982"/>
          <w:placeholder>
            <w:docPart w:val="8228B2EC67134A75B6DEC36ABF2B4DA3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>
            <w:rPr>
              <w:rFonts w:cstheme="minorHAnsi"/>
            </w:rPr>
            <w:t>Dostawa 2 szt. transformatorów żywicznych 1250 kVA</w:t>
          </w:r>
        </w:sdtContent>
      </w:sdt>
    </w:p>
    <w:p w14:paraId="39E24E73" w14:textId="77777777" w:rsidR="00ED7E32" w:rsidRDefault="00ED7E32" w:rsidP="00ED7E32">
      <w:pPr>
        <w:spacing w:line="360" w:lineRule="auto"/>
        <w:rPr>
          <w:rFonts w:ascii="Arial" w:eastAsia="MS Mincho" w:hAnsi="Arial" w:cs="Arial"/>
          <w:sz w:val="20"/>
          <w:lang w:eastAsia="pl-PL"/>
        </w:rPr>
      </w:pPr>
    </w:p>
    <w:p w14:paraId="39E860AD" w14:textId="77777777" w:rsidR="00ED7E32" w:rsidRPr="00FE05A4" w:rsidRDefault="00ED7E32" w:rsidP="00ED7E32">
      <w:pPr>
        <w:spacing w:line="360" w:lineRule="auto"/>
        <w:rPr>
          <w:rFonts w:ascii="Arial" w:eastAsia="MS Mincho" w:hAnsi="Arial" w:cs="Arial"/>
          <w:sz w:val="20"/>
          <w:lang w:eastAsia="pl-PL"/>
        </w:rPr>
      </w:pPr>
      <w:r w:rsidRPr="00FE05A4">
        <w:rPr>
          <w:rFonts w:ascii="Arial" w:eastAsia="MS Mincho" w:hAnsi="Arial" w:cs="Arial"/>
          <w:sz w:val="20"/>
          <w:lang w:eastAsia="pl-PL"/>
        </w:rPr>
        <w:t xml:space="preserve">Składając ofertę </w:t>
      </w:r>
      <w:r>
        <w:rPr>
          <w:rFonts w:ascii="Arial" w:eastAsia="MS Mincho" w:hAnsi="Arial" w:cs="Arial"/>
          <w:sz w:val="20"/>
          <w:lang w:eastAsia="pl-PL"/>
        </w:rPr>
        <w:t xml:space="preserve">w ww. postępowaniu </w:t>
      </w:r>
      <w:r w:rsidRPr="00FE05A4">
        <w:rPr>
          <w:rFonts w:ascii="Arial" w:eastAsia="MS Mincho" w:hAnsi="Arial" w:cs="Arial"/>
          <w:sz w:val="20"/>
          <w:lang w:eastAsia="pl-PL"/>
        </w:rPr>
        <w:t>oświadczam(y), że producentem poszczególnych Urządzeń jest:</w:t>
      </w:r>
    </w:p>
    <w:tbl>
      <w:tblPr>
        <w:tblW w:w="8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41"/>
        <w:gridCol w:w="2461"/>
        <w:gridCol w:w="2445"/>
        <w:gridCol w:w="2809"/>
      </w:tblGrid>
      <w:tr w:rsidR="00ED7E32" w:rsidRPr="00FE05A4" w14:paraId="21A175F1" w14:textId="77777777" w:rsidTr="003A7B77">
        <w:trPr>
          <w:trHeight w:val="538"/>
        </w:trPr>
        <w:tc>
          <w:tcPr>
            <w:tcW w:w="741" w:type="dxa"/>
            <w:vAlign w:val="center"/>
          </w:tcPr>
          <w:p w14:paraId="22D1B0F4" w14:textId="77777777" w:rsidR="00ED7E32" w:rsidRPr="00FE05A4" w:rsidRDefault="00ED7E32" w:rsidP="003A7B77">
            <w:pPr>
              <w:jc w:val="center"/>
              <w:rPr>
                <w:rFonts w:ascii="Arial" w:hAnsi="Arial" w:cs="Arial"/>
                <w:sz w:val="20"/>
                <w:lang w:eastAsia="pl-PL"/>
              </w:rPr>
            </w:pPr>
            <w:r w:rsidRPr="00FE05A4">
              <w:rPr>
                <w:rFonts w:ascii="Arial" w:hAnsi="Arial" w:cs="Arial"/>
                <w:sz w:val="20"/>
                <w:lang w:eastAsia="pl-PL"/>
              </w:rPr>
              <w:t xml:space="preserve">Lp. </w:t>
            </w:r>
          </w:p>
        </w:tc>
        <w:tc>
          <w:tcPr>
            <w:tcW w:w="2461" w:type="dxa"/>
            <w:vAlign w:val="center"/>
          </w:tcPr>
          <w:p w14:paraId="617E4DE4" w14:textId="77777777" w:rsidR="00ED7E32" w:rsidRPr="00FE05A4" w:rsidRDefault="00ED7E32" w:rsidP="003A7B77">
            <w:pPr>
              <w:jc w:val="center"/>
              <w:rPr>
                <w:rFonts w:ascii="Arial" w:hAnsi="Arial" w:cs="Arial"/>
                <w:sz w:val="20"/>
                <w:lang w:eastAsia="pl-PL"/>
              </w:rPr>
            </w:pPr>
            <w:r w:rsidRPr="00FE05A4">
              <w:rPr>
                <w:rFonts w:ascii="Arial" w:hAnsi="Arial" w:cs="Arial"/>
                <w:sz w:val="20"/>
                <w:lang w:eastAsia="pl-PL"/>
              </w:rPr>
              <w:t>Nazwa urządzenia</w:t>
            </w:r>
          </w:p>
        </w:tc>
        <w:tc>
          <w:tcPr>
            <w:tcW w:w="2445" w:type="dxa"/>
            <w:vAlign w:val="center"/>
          </w:tcPr>
          <w:p w14:paraId="457F0815" w14:textId="77777777" w:rsidR="00ED7E32" w:rsidRPr="00FE05A4" w:rsidRDefault="00ED7E32" w:rsidP="003A7B77">
            <w:pPr>
              <w:jc w:val="center"/>
              <w:rPr>
                <w:rFonts w:ascii="Arial" w:hAnsi="Arial" w:cs="Arial"/>
                <w:sz w:val="20"/>
                <w:lang w:eastAsia="pl-PL"/>
              </w:rPr>
            </w:pPr>
            <w:r w:rsidRPr="00FE05A4">
              <w:rPr>
                <w:rFonts w:ascii="Arial" w:hAnsi="Arial" w:cs="Arial"/>
                <w:sz w:val="20"/>
                <w:lang w:eastAsia="pl-PL"/>
              </w:rPr>
              <w:t>Model/ Typ urządzenia</w:t>
            </w:r>
          </w:p>
        </w:tc>
        <w:tc>
          <w:tcPr>
            <w:tcW w:w="2809" w:type="dxa"/>
            <w:vAlign w:val="center"/>
          </w:tcPr>
          <w:p w14:paraId="3565E8D1" w14:textId="77777777" w:rsidR="00ED7E32" w:rsidRPr="00FE05A4" w:rsidRDefault="00ED7E32" w:rsidP="003A7B77">
            <w:pPr>
              <w:jc w:val="center"/>
              <w:rPr>
                <w:rFonts w:ascii="Arial" w:hAnsi="Arial" w:cs="Arial"/>
                <w:sz w:val="20"/>
                <w:lang w:eastAsia="pl-PL"/>
              </w:rPr>
            </w:pPr>
            <w:r w:rsidRPr="00FE05A4">
              <w:rPr>
                <w:rFonts w:ascii="Arial" w:hAnsi="Arial" w:cs="Arial"/>
                <w:sz w:val="20"/>
                <w:lang w:eastAsia="pl-PL"/>
              </w:rPr>
              <w:t>Producent</w:t>
            </w:r>
          </w:p>
        </w:tc>
      </w:tr>
      <w:tr w:rsidR="00ED7E32" w:rsidRPr="00FE05A4" w14:paraId="37A5A5BF" w14:textId="77777777" w:rsidTr="00A27726">
        <w:trPr>
          <w:trHeight w:val="557"/>
        </w:trPr>
        <w:tc>
          <w:tcPr>
            <w:tcW w:w="741" w:type="dxa"/>
            <w:vAlign w:val="center"/>
          </w:tcPr>
          <w:p w14:paraId="4A365420" w14:textId="77777777" w:rsidR="00ED7E32" w:rsidRPr="00FE05A4" w:rsidRDefault="00ED7E32" w:rsidP="003A7B77">
            <w:pPr>
              <w:jc w:val="center"/>
              <w:rPr>
                <w:rFonts w:ascii="Arial" w:hAnsi="Arial" w:cs="Arial"/>
                <w:sz w:val="20"/>
                <w:lang w:eastAsia="pl-PL"/>
              </w:rPr>
            </w:pPr>
            <w:permStart w:id="1621716070" w:edGrp="everyone" w:colFirst="2" w:colLast="2"/>
            <w:permStart w:id="708390024" w:edGrp="everyone" w:colFirst="3" w:colLast="3"/>
            <w:r w:rsidRPr="00FE05A4">
              <w:rPr>
                <w:rFonts w:ascii="Arial" w:hAnsi="Arial" w:cs="Arial"/>
                <w:sz w:val="20"/>
                <w:lang w:eastAsia="pl-PL"/>
              </w:rPr>
              <w:t>1</w:t>
            </w:r>
          </w:p>
        </w:tc>
        <w:tc>
          <w:tcPr>
            <w:tcW w:w="2461" w:type="dxa"/>
            <w:vAlign w:val="center"/>
          </w:tcPr>
          <w:p w14:paraId="21462499" w14:textId="1CE9A03F" w:rsidR="00ED7E32" w:rsidRPr="00BB598A" w:rsidRDefault="00A27726" w:rsidP="00A27726">
            <w:pPr>
              <w:spacing w:line="360" w:lineRule="auto"/>
              <w:jc w:val="center"/>
              <w:rPr>
                <w:rFonts w:ascii="Arial" w:hAnsi="Arial" w:cs="Arial"/>
                <w:sz w:val="20"/>
                <w:lang w:eastAsia="pl-PL"/>
              </w:rPr>
            </w:pPr>
            <w:r>
              <w:rPr>
                <w:rFonts w:ascii="Arial" w:hAnsi="Arial" w:cs="Arial"/>
                <w:sz w:val="20"/>
                <w:lang w:eastAsia="pl-PL"/>
              </w:rPr>
              <w:t>Transformator suchy 1250 kVA</w:t>
            </w:r>
          </w:p>
        </w:tc>
        <w:tc>
          <w:tcPr>
            <w:tcW w:w="2445" w:type="dxa"/>
            <w:vAlign w:val="center"/>
          </w:tcPr>
          <w:p w14:paraId="1AF6B450" w14:textId="77777777" w:rsidR="00ED7E32" w:rsidRPr="00FE05A4" w:rsidRDefault="00ED7E32" w:rsidP="00A27726">
            <w:pPr>
              <w:jc w:val="center"/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2809" w:type="dxa"/>
            <w:vAlign w:val="center"/>
          </w:tcPr>
          <w:p w14:paraId="0570136B" w14:textId="77777777" w:rsidR="00ED7E32" w:rsidRPr="00FE05A4" w:rsidRDefault="00ED7E32" w:rsidP="00A27726">
            <w:pPr>
              <w:jc w:val="center"/>
              <w:rPr>
                <w:rFonts w:ascii="Arial" w:hAnsi="Arial" w:cs="Arial"/>
                <w:sz w:val="20"/>
                <w:lang w:eastAsia="pl-PL"/>
              </w:rPr>
            </w:pPr>
          </w:p>
        </w:tc>
      </w:tr>
      <w:permEnd w:id="1621716070"/>
      <w:permEnd w:id="708390024"/>
    </w:tbl>
    <w:p w14:paraId="68D45ADD" w14:textId="77777777" w:rsidR="00ED7E32" w:rsidRPr="00FE05A4" w:rsidRDefault="00ED7E32" w:rsidP="00ED7E32">
      <w:pPr>
        <w:ind w:left="2880"/>
        <w:jc w:val="center"/>
        <w:rPr>
          <w:rFonts w:ascii="Arial" w:hAnsi="Arial" w:cs="Arial"/>
          <w:sz w:val="20"/>
          <w:lang w:eastAsia="pl-PL"/>
        </w:rPr>
      </w:pPr>
    </w:p>
    <w:p w14:paraId="35AEBF41" w14:textId="77777777" w:rsidR="00ED7E32" w:rsidRDefault="00ED7E32" w:rsidP="00ED7E32">
      <w:pPr>
        <w:ind w:left="2880"/>
        <w:jc w:val="center"/>
        <w:rPr>
          <w:rFonts w:ascii="Arial" w:hAnsi="Arial" w:cs="Arial"/>
          <w:sz w:val="20"/>
          <w:lang w:eastAsia="pl-PL"/>
        </w:rPr>
      </w:pPr>
    </w:p>
    <w:p w14:paraId="0BEBFAD5" w14:textId="77777777" w:rsidR="00ED7E32" w:rsidRPr="00FE05A4" w:rsidRDefault="00ED7E32" w:rsidP="00ED7E32">
      <w:pPr>
        <w:ind w:left="2880"/>
        <w:jc w:val="center"/>
        <w:rPr>
          <w:rFonts w:ascii="Arial" w:hAnsi="Arial" w:cs="Arial"/>
          <w:sz w:val="20"/>
          <w:lang w:eastAsia="pl-PL"/>
        </w:rPr>
      </w:pPr>
      <w:r w:rsidRPr="00FE05A4">
        <w:rPr>
          <w:rFonts w:ascii="Arial" w:hAnsi="Arial" w:cs="Arial"/>
          <w:sz w:val="20"/>
          <w:lang w:eastAsia="pl-PL"/>
        </w:rPr>
        <w:t xml:space="preserve">Uprawniony do składania oświadczeń woli w imieniu </w:t>
      </w:r>
      <w:r>
        <w:rPr>
          <w:rFonts w:ascii="Arial" w:hAnsi="Arial" w:cs="Arial"/>
          <w:sz w:val="20"/>
          <w:lang w:eastAsia="pl-PL"/>
        </w:rPr>
        <w:t>Wykonawcy</w:t>
      </w:r>
    </w:p>
    <w:p w14:paraId="7702652A" w14:textId="77777777" w:rsidR="00ED7E32" w:rsidRPr="00FE05A4" w:rsidRDefault="00ED7E32" w:rsidP="00ED7E32">
      <w:pPr>
        <w:spacing w:after="120"/>
        <w:rPr>
          <w:rFonts w:ascii="Arial" w:hAnsi="Arial" w:cs="Arial"/>
          <w:sz w:val="20"/>
          <w:lang w:eastAsia="pl-PL"/>
        </w:rPr>
      </w:pPr>
    </w:p>
    <w:p w14:paraId="31EFE768" w14:textId="77777777" w:rsidR="00ED7E32" w:rsidRDefault="00ED7E32" w:rsidP="00ED7E32">
      <w:pPr>
        <w:ind w:left="4247" w:firstLine="7"/>
        <w:rPr>
          <w:rFonts w:ascii="Arial" w:hAnsi="Arial" w:cs="Arial"/>
          <w:sz w:val="20"/>
          <w:lang w:eastAsia="pl-PL"/>
        </w:rPr>
      </w:pPr>
    </w:p>
    <w:p w14:paraId="5B8D5107" w14:textId="77777777" w:rsidR="00ED7E32" w:rsidRDefault="00ED7E32" w:rsidP="00ED7E32">
      <w:pPr>
        <w:ind w:left="4247" w:firstLine="7"/>
        <w:rPr>
          <w:rFonts w:ascii="Arial" w:hAnsi="Arial" w:cs="Arial"/>
          <w:sz w:val="20"/>
          <w:lang w:eastAsia="pl-PL"/>
        </w:rPr>
      </w:pPr>
    </w:p>
    <w:p w14:paraId="576A67FC" w14:textId="77777777" w:rsidR="00ED7E32" w:rsidRPr="00FE05A4" w:rsidRDefault="00ED7E32" w:rsidP="00ED7E32">
      <w:pPr>
        <w:ind w:left="4247" w:firstLine="7"/>
        <w:rPr>
          <w:rFonts w:ascii="Arial" w:hAnsi="Arial" w:cs="Arial"/>
          <w:sz w:val="20"/>
          <w:lang w:eastAsia="pl-PL"/>
        </w:rPr>
      </w:pPr>
      <w:permStart w:id="1393578451" w:edGrp="everyone"/>
      <w:r w:rsidRPr="00FE05A4">
        <w:rPr>
          <w:rFonts w:ascii="Arial" w:hAnsi="Arial" w:cs="Arial"/>
          <w:sz w:val="20"/>
          <w:lang w:eastAsia="pl-PL"/>
        </w:rPr>
        <w:t>....................................................................</w:t>
      </w:r>
      <w:permEnd w:id="1393578451"/>
    </w:p>
    <w:p w14:paraId="282424B6" w14:textId="77777777" w:rsidR="00ED7E32" w:rsidRPr="00FE05A4" w:rsidRDefault="00ED7E32" w:rsidP="00ED7E32">
      <w:pPr>
        <w:ind w:left="5390"/>
        <w:rPr>
          <w:rFonts w:ascii="Arial" w:hAnsi="Arial" w:cs="Arial"/>
          <w:sz w:val="20"/>
          <w:lang w:eastAsia="pl-PL"/>
        </w:rPr>
      </w:pPr>
      <w:r w:rsidRPr="00FE05A4">
        <w:rPr>
          <w:rFonts w:ascii="Arial" w:hAnsi="Arial" w:cs="Arial"/>
          <w:sz w:val="20"/>
          <w:lang w:eastAsia="pl-PL"/>
        </w:rPr>
        <w:t>(podpis i pieczęć)</w:t>
      </w:r>
    </w:p>
    <w:p w14:paraId="0DA11EC1" w14:textId="77777777" w:rsidR="00ED7E32" w:rsidRPr="00FE05A4" w:rsidRDefault="00ED7E32" w:rsidP="00ED7E32">
      <w:pPr>
        <w:rPr>
          <w:rFonts w:ascii="Arial" w:hAnsi="Arial" w:cs="Arial"/>
          <w:sz w:val="20"/>
          <w:lang w:eastAsia="pl-PL"/>
        </w:rPr>
      </w:pPr>
    </w:p>
    <w:p w14:paraId="79259446" w14:textId="77777777" w:rsidR="00ED7E32" w:rsidRPr="00FE05A4" w:rsidRDefault="00ED7E32" w:rsidP="00ED7E32">
      <w:pPr>
        <w:ind w:left="4480"/>
        <w:rPr>
          <w:rFonts w:ascii="Arial" w:hAnsi="Arial" w:cs="Arial"/>
          <w:b/>
          <w:bCs/>
          <w:i/>
          <w:iCs/>
          <w:color w:val="000000"/>
          <w:sz w:val="20"/>
          <w:lang w:eastAsia="pl-PL"/>
        </w:rPr>
      </w:pPr>
      <w:r w:rsidRPr="00FE05A4">
        <w:rPr>
          <w:rFonts w:ascii="Arial" w:hAnsi="Arial" w:cs="Arial"/>
          <w:sz w:val="20"/>
          <w:lang w:eastAsia="pl-PL"/>
        </w:rPr>
        <w:t xml:space="preserve">Data </w:t>
      </w:r>
      <w:permStart w:id="965690640" w:edGrp="everyone"/>
      <w:r w:rsidRPr="00FE05A4">
        <w:rPr>
          <w:rFonts w:ascii="Arial" w:hAnsi="Arial" w:cs="Arial"/>
          <w:sz w:val="20"/>
          <w:lang w:eastAsia="pl-PL"/>
        </w:rPr>
        <w:t>....................................................</w:t>
      </w:r>
      <w:permEnd w:id="965690640"/>
    </w:p>
    <w:p w14:paraId="31B62A2E" w14:textId="77777777" w:rsidR="00ED7E32" w:rsidRDefault="00ED7E32" w:rsidP="00ED7E32">
      <w:pPr>
        <w:rPr>
          <w:rFonts w:cstheme="minorHAnsi"/>
        </w:rPr>
      </w:pPr>
    </w:p>
    <w:p w14:paraId="6C43F1EE" w14:textId="77777777" w:rsidR="00C16DA9" w:rsidRDefault="00C16DA9">
      <w:pPr>
        <w:rPr>
          <w:b/>
        </w:rPr>
      </w:pPr>
    </w:p>
    <w:sectPr w:rsidR="00C16DA9" w:rsidSect="00582CE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8B283" w14:textId="77777777" w:rsidR="00653AD5" w:rsidRDefault="00653AD5" w:rsidP="00582CE9">
      <w:pPr>
        <w:spacing w:after="0"/>
      </w:pPr>
      <w:r>
        <w:separator/>
      </w:r>
    </w:p>
  </w:endnote>
  <w:endnote w:type="continuationSeparator" w:id="0">
    <w:p w14:paraId="5DABB026" w14:textId="77777777" w:rsidR="00653AD5" w:rsidRDefault="00653AD5" w:rsidP="00582CE9">
      <w:pPr>
        <w:spacing w:after="0"/>
      </w:pPr>
      <w:r>
        <w:continuationSeparator/>
      </w:r>
    </w:p>
  </w:endnote>
  <w:endnote w:type="continuationNotice" w:id="1">
    <w:p w14:paraId="4E01FD75" w14:textId="77777777" w:rsidR="00653AD5" w:rsidRDefault="00653A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E55A35E" w14:textId="099A8AF6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7D1">
          <w:rPr>
            <w:noProof/>
          </w:rPr>
          <w:t>37</w:t>
        </w:r>
        <w:r>
          <w:fldChar w:fldCharType="end"/>
        </w:r>
      </w:p>
    </w:sdtContent>
  </w:sdt>
  <w:p w14:paraId="36693E2E" w14:textId="77777777" w:rsidR="00662D09" w:rsidRDefault="00662D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130C846F" w14:textId="380C59F9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44C">
          <w:rPr>
            <w:noProof/>
          </w:rPr>
          <w:t>1</w:t>
        </w:r>
        <w:r>
          <w:fldChar w:fldCharType="end"/>
        </w:r>
      </w:p>
    </w:sdtContent>
  </w:sdt>
  <w:p w14:paraId="624161A0" w14:textId="3C53B461" w:rsidR="00662D09" w:rsidRDefault="00662D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DE4FD" w14:textId="77777777" w:rsidR="00653AD5" w:rsidRDefault="00653AD5" w:rsidP="00582CE9">
      <w:pPr>
        <w:spacing w:after="0"/>
      </w:pPr>
      <w:r>
        <w:separator/>
      </w:r>
    </w:p>
  </w:footnote>
  <w:footnote w:type="continuationSeparator" w:id="0">
    <w:p w14:paraId="35A25769" w14:textId="77777777" w:rsidR="00653AD5" w:rsidRDefault="00653AD5" w:rsidP="00582CE9">
      <w:pPr>
        <w:spacing w:after="0"/>
      </w:pPr>
      <w:r>
        <w:continuationSeparator/>
      </w:r>
    </w:p>
  </w:footnote>
  <w:footnote w:type="continuationNotice" w:id="1">
    <w:p w14:paraId="10BA985D" w14:textId="77777777" w:rsidR="00653AD5" w:rsidRDefault="00653AD5">
      <w:pPr>
        <w:spacing w:after="0"/>
      </w:pPr>
    </w:p>
  </w:footnote>
  <w:footnote w:id="2">
    <w:p w14:paraId="2EA3CF49" w14:textId="77777777" w:rsidR="00662D09" w:rsidRPr="007103CC" w:rsidRDefault="00662D09" w:rsidP="00B71AA7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  <w:footnote w:id="3">
    <w:p w14:paraId="11E79366" w14:textId="5D58CC5C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0346F8">
        <w:t xml:space="preserve">, </w:t>
      </w:r>
      <w:r w:rsidR="000346F8"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0E779C" w14:textId="0208F658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E31669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E31669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E31669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20F876B" w14:textId="4CA56470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A51F4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A51F4">
        <w:rPr>
          <w:rFonts w:ascii="Verdana" w:hAnsi="Verdana" w:cs="Arial"/>
          <w:sz w:val="14"/>
          <w:szCs w:val="14"/>
        </w:rPr>
        <w:t xml:space="preserve"> </w:t>
      </w:r>
      <w:r w:rsidR="00E34096">
        <w:rPr>
          <w:rFonts w:ascii="Verdana" w:hAnsi="Verdana" w:cs="Arial"/>
          <w:sz w:val="14"/>
          <w:szCs w:val="14"/>
        </w:rPr>
        <w:t>l</w:t>
      </w:r>
      <w:r w:rsidR="001A51F4">
        <w:rPr>
          <w:rFonts w:ascii="Verdana" w:hAnsi="Verdana" w:cs="Arial"/>
          <w:sz w:val="14"/>
          <w:szCs w:val="14"/>
        </w:rPr>
        <w:t>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E34096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38CAF581" w14:textId="5E08DE2B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E34096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E34096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176D9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5D392356" w14:textId="77777777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740D9366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47DCA53E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BC18A8" w14:textId="1B96A5DC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1124 z późn.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0ADCC5" w14:textId="0266A5C3" w:rsidR="00227DC5" w:rsidRPr="00896587" w:rsidRDefault="00227DC5" w:rsidP="00227DC5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8780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303934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3"/>
      <w:gridCol w:w="974"/>
      <w:gridCol w:w="3119"/>
    </w:tblGrid>
    <w:tr w:rsidR="00662D09" w:rsidRPr="006B2C28" w14:paraId="188D582E" w14:textId="77777777" w:rsidTr="00582CE9">
      <w:trPr>
        <w:trHeight w:val="1140"/>
      </w:trPr>
      <w:tc>
        <w:tcPr>
          <w:tcW w:w="6119" w:type="dxa"/>
          <w:vAlign w:val="center"/>
        </w:tcPr>
        <w:p w14:paraId="06FE55A6" w14:textId="5B265DB3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6286F29" w14:textId="77777777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466E01B" w14:textId="43867BA5" w:rsidR="00662D09" w:rsidRPr="006B2C28" w:rsidRDefault="00000000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1079486875"/>
              <w:placeholder>
                <w:docPart w:val="F55F7793FC3144948B4817ADDAB5BF53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97718E">
                <w:rPr>
                  <w:rFonts w:cstheme="minorHAnsi"/>
                  <w:b/>
                </w:rPr>
                <w:t>POST/HZ/EO/HZL/00041/2026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19B0444D" w14:textId="2BA21B8D" w:rsidR="00662D09" w:rsidRPr="006B2C28" w:rsidRDefault="00662D09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A39054F" w14:textId="3439E492" w:rsidR="00662D09" w:rsidRPr="006B2C28" w:rsidRDefault="00F827D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5E1D4D6E" wp14:editId="7563F95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17CA432" w14:textId="5E44DE2D" w:rsidR="00662D09" w:rsidRDefault="00662D09" w:rsidP="00DB0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662D09" w:rsidRPr="006B2C28" w14:paraId="699BEE06" w14:textId="77777777" w:rsidTr="008C65DD">
      <w:trPr>
        <w:trHeight w:val="1140"/>
      </w:trPr>
      <w:tc>
        <w:tcPr>
          <w:tcW w:w="6119" w:type="dxa"/>
          <w:vAlign w:val="center"/>
        </w:tcPr>
        <w:p w14:paraId="0A15477D" w14:textId="74CBD6ED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D643C48" w14:textId="77777777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06CD3C2" w14:textId="1C5B37D4" w:rsidR="00662D09" w:rsidRPr="006B2C28" w:rsidRDefault="00000000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-1772466300"/>
              <w:placeholder>
                <w:docPart w:val="6EDD591D1DB444669A18389D6F39160D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97718E">
                <w:rPr>
                  <w:rFonts w:cstheme="minorHAnsi"/>
                  <w:b/>
                </w:rPr>
                <w:t>POST/HZ/EO/HZL/00041/2026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6119" w:type="dxa"/>
          <w:vAlign w:val="center"/>
        </w:tcPr>
        <w:p w14:paraId="0A047B44" w14:textId="31A5237E" w:rsidR="00662D09" w:rsidRPr="006B2C28" w:rsidRDefault="007C63A2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1AFBE2CA" wp14:editId="13B5993D">
                <wp:extent cx="1859941" cy="523875"/>
                <wp:effectExtent l="0" t="0" r="0" b="0"/>
                <wp:docPr id="145046927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8982" cy="53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F124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0" allowOverlap="1" wp14:anchorId="668611A3" wp14:editId="475AD13B">
                    <wp:simplePos x="0" y="0"/>
                    <wp:positionH relativeFrom="page">
                      <wp:posOffset>-4530725</wp:posOffset>
                    </wp:positionH>
                    <wp:positionV relativeFrom="page">
                      <wp:posOffset>528320</wp:posOffset>
                    </wp:positionV>
                    <wp:extent cx="7560310" cy="273050"/>
                    <wp:effectExtent l="0" t="0" r="0" b="12700"/>
                    <wp:wrapNone/>
                    <wp:docPr id="5" name="MSIPCM415b4106b98c18247295ba9f" descr="{&quot;HashCode&quot;:-1331662063,&quot;Height&quot;:841.0,&quot;Width&quot;:595.0,&quot;Placement&quot;:&quot;Header&quot;,&quot;Index&quot;:&quot;FirstPage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52A9B4" w14:textId="2EAA4B27" w:rsidR="00662D09" w:rsidRPr="00063C0D" w:rsidRDefault="00662D09" w:rsidP="00063C0D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8611A3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415b4106b98c18247295ba9f" o:spid="_x0000_s1026" type="#_x0000_t202" alt="{&quot;HashCode&quot;:-1331662063,&quot;Height&quot;:841.0,&quot;Width&quot;:595.0,&quot;Placement&quot;:&quot;Header&quot;,&quot;Index&quot;:&quot;FirstPage&quot;,&quot;Section&quot;:1,&quot;Top&quot;:0.0,&quot;Left&quot;:0.0}" style="position:absolute;margin-left:-356.75pt;margin-top:41.6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" o:allowincell="f" filled="f" stroked="f" strokeweight=".5pt">
                    <v:textbox inset=",0,20pt,0">
                      <w:txbxContent>
                        <w:p w14:paraId="2752A9B4" w14:textId="2EAA4B27" w:rsidR="00662D09" w:rsidRPr="00063C0D" w:rsidRDefault="00662D09" w:rsidP="00063C0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119" w:type="dxa"/>
          <w:vAlign w:val="center"/>
        </w:tcPr>
        <w:p w14:paraId="68F9A59C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4C533D91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06DD318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0481D62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074994" w14:textId="78C3979B" w:rsidR="00662D09" w:rsidRDefault="00662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2E4"/>
    <w:multiLevelType w:val="multilevel"/>
    <w:tmpl w:val="0D80501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2215B4D"/>
    <w:multiLevelType w:val="multilevel"/>
    <w:tmpl w:val="8D905D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7D049A"/>
    <w:multiLevelType w:val="multilevel"/>
    <w:tmpl w:val="D7D8F5D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701C2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11969F6"/>
    <w:multiLevelType w:val="hybridMultilevel"/>
    <w:tmpl w:val="AABEE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AE961EB"/>
    <w:multiLevelType w:val="multilevel"/>
    <w:tmpl w:val="8BACDFE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2F0C1D01"/>
    <w:multiLevelType w:val="hybridMultilevel"/>
    <w:tmpl w:val="CB2A9E68"/>
    <w:lvl w:ilvl="0" w:tplc="04150019">
      <w:start w:val="1"/>
      <w:numFmt w:val="lowerLetter"/>
      <w:lvlText w:val="%1.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1" w15:restartNumberingAfterBreak="0">
    <w:nsid w:val="33963D46"/>
    <w:multiLevelType w:val="hybridMultilevel"/>
    <w:tmpl w:val="B394CD0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33B14825"/>
    <w:multiLevelType w:val="hybridMultilevel"/>
    <w:tmpl w:val="0144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6C85F9E"/>
    <w:multiLevelType w:val="multilevel"/>
    <w:tmpl w:val="F2C4EB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D4E1FD7"/>
    <w:multiLevelType w:val="multilevel"/>
    <w:tmpl w:val="6AA226CC"/>
    <w:lvl w:ilvl="0">
      <w:start w:val="1"/>
      <w:numFmt w:val="decimal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046F0"/>
    <w:multiLevelType w:val="multilevel"/>
    <w:tmpl w:val="78E21BFC"/>
    <w:lvl w:ilvl="0">
      <w:start w:val="1"/>
      <w:numFmt w:val="decimal"/>
      <w:pStyle w:val="Nagwek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pStyle w:val="Styl3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0EF6471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B6E5F"/>
    <w:multiLevelType w:val="hybridMultilevel"/>
    <w:tmpl w:val="BB88D2EE"/>
    <w:lvl w:ilvl="0" w:tplc="B02C2B1A">
      <w:start w:val="1"/>
      <w:numFmt w:val="decimal"/>
      <w:pStyle w:val="Styl1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B81952"/>
    <w:multiLevelType w:val="hybridMultilevel"/>
    <w:tmpl w:val="9370A85A"/>
    <w:lvl w:ilvl="0" w:tplc="30023F3C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75A72"/>
    <w:multiLevelType w:val="multilevel"/>
    <w:tmpl w:val="C47C72E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851457B"/>
    <w:multiLevelType w:val="multilevel"/>
    <w:tmpl w:val="7F74F7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5" w15:restartNumberingAfterBreak="0">
    <w:nsid w:val="68A0078A"/>
    <w:multiLevelType w:val="hybridMultilevel"/>
    <w:tmpl w:val="D7B2545E"/>
    <w:lvl w:ilvl="0" w:tplc="2D14BDAE">
      <w:start w:val="1"/>
      <w:numFmt w:val="decimal"/>
      <w:lvlText w:val="%1."/>
      <w:lvlJc w:val="left"/>
      <w:pPr>
        <w:ind w:left="1020" w:hanging="360"/>
      </w:pPr>
    </w:lvl>
    <w:lvl w:ilvl="1" w:tplc="6714FEFC">
      <w:start w:val="1"/>
      <w:numFmt w:val="decimal"/>
      <w:lvlText w:val="%2."/>
      <w:lvlJc w:val="left"/>
      <w:pPr>
        <w:ind w:left="1020" w:hanging="360"/>
      </w:pPr>
    </w:lvl>
    <w:lvl w:ilvl="2" w:tplc="C68805F4">
      <w:start w:val="1"/>
      <w:numFmt w:val="decimal"/>
      <w:lvlText w:val="%3."/>
      <w:lvlJc w:val="left"/>
      <w:pPr>
        <w:ind w:left="1020" w:hanging="360"/>
      </w:pPr>
    </w:lvl>
    <w:lvl w:ilvl="3" w:tplc="A45C05D4">
      <w:start w:val="1"/>
      <w:numFmt w:val="decimal"/>
      <w:lvlText w:val="%4."/>
      <w:lvlJc w:val="left"/>
      <w:pPr>
        <w:ind w:left="1020" w:hanging="360"/>
      </w:pPr>
    </w:lvl>
    <w:lvl w:ilvl="4" w:tplc="ED6877E4">
      <w:start w:val="1"/>
      <w:numFmt w:val="decimal"/>
      <w:lvlText w:val="%5."/>
      <w:lvlJc w:val="left"/>
      <w:pPr>
        <w:ind w:left="1020" w:hanging="360"/>
      </w:pPr>
    </w:lvl>
    <w:lvl w:ilvl="5" w:tplc="EF869BDE">
      <w:start w:val="1"/>
      <w:numFmt w:val="decimal"/>
      <w:lvlText w:val="%6."/>
      <w:lvlJc w:val="left"/>
      <w:pPr>
        <w:ind w:left="1020" w:hanging="360"/>
      </w:pPr>
    </w:lvl>
    <w:lvl w:ilvl="6" w:tplc="202CB76A">
      <w:start w:val="1"/>
      <w:numFmt w:val="decimal"/>
      <w:lvlText w:val="%7."/>
      <w:lvlJc w:val="left"/>
      <w:pPr>
        <w:ind w:left="1020" w:hanging="360"/>
      </w:pPr>
    </w:lvl>
    <w:lvl w:ilvl="7" w:tplc="E08E428E">
      <w:start w:val="1"/>
      <w:numFmt w:val="decimal"/>
      <w:lvlText w:val="%8."/>
      <w:lvlJc w:val="left"/>
      <w:pPr>
        <w:ind w:left="1020" w:hanging="360"/>
      </w:pPr>
    </w:lvl>
    <w:lvl w:ilvl="8" w:tplc="B2700FA4">
      <w:start w:val="1"/>
      <w:numFmt w:val="decimal"/>
      <w:lvlText w:val="%9."/>
      <w:lvlJc w:val="left"/>
      <w:pPr>
        <w:ind w:left="1020" w:hanging="360"/>
      </w:pPr>
    </w:lvl>
  </w:abstractNum>
  <w:abstractNum w:abstractNumId="26" w15:restartNumberingAfterBreak="0">
    <w:nsid w:val="69507D1B"/>
    <w:multiLevelType w:val="multilevel"/>
    <w:tmpl w:val="C0F048A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1E3C06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83641080">
    <w:abstractNumId w:val="4"/>
  </w:num>
  <w:num w:numId="2" w16cid:durableId="560674154">
    <w:abstractNumId w:val="8"/>
  </w:num>
  <w:num w:numId="3" w16cid:durableId="1075207173">
    <w:abstractNumId w:val="20"/>
  </w:num>
  <w:num w:numId="4" w16cid:durableId="1978100265">
    <w:abstractNumId w:val="7"/>
  </w:num>
  <w:num w:numId="5" w16cid:durableId="639697964">
    <w:abstractNumId w:val="27"/>
  </w:num>
  <w:num w:numId="6" w16cid:durableId="1032389716">
    <w:abstractNumId w:val="22"/>
  </w:num>
  <w:num w:numId="7" w16cid:durableId="459766847">
    <w:abstractNumId w:val="12"/>
  </w:num>
  <w:num w:numId="8" w16cid:durableId="1784031032">
    <w:abstractNumId w:val="3"/>
  </w:num>
  <w:num w:numId="9" w16cid:durableId="2137291608">
    <w:abstractNumId w:val="13"/>
  </w:num>
  <w:num w:numId="10" w16cid:durableId="1773235487">
    <w:abstractNumId w:val="21"/>
  </w:num>
  <w:num w:numId="11" w16cid:durableId="1912498990">
    <w:abstractNumId w:val="6"/>
    <w:lvlOverride w:ilvl="0">
      <w:lvl w:ilvl="0" w:tplc="04150011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A7466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 w:tplc="04150017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652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</w:lvl>
    </w:lvlOverride>
  </w:num>
  <w:num w:numId="12" w16cid:durableId="1695307456">
    <w:abstractNumId w:val="15"/>
  </w:num>
  <w:num w:numId="13" w16cid:durableId="664282622">
    <w:abstractNumId w:val="26"/>
  </w:num>
  <w:num w:numId="14" w16cid:durableId="2126463532">
    <w:abstractNumId w:val="23"/>
  </w:num>
  <w:num w:numId="15" w16cid:durableId="94835623">
    <w:abstractNumId w:val="5"/>
  </w:num>
  <w:num w:numId="16" w16cid:durableId="1687907721">
    <w:abstractNumId w:val="1"/>
  </w:num>
  <w:num w:numId="17" w16cid:durableId="116920605">
    <w:abstractNumId w:val="17"/>
  </w:num>
  <w:num w:numId="18" w16cid:durableId="801265945">
    <w:abstractNumId w:val="9"/>
  </w:num>
  <w:num w:numId="19" w16cid:durableId="115150491">
    <w:abstractNumId w:val="0"/>
  </w:num>
  <w:num w:numId="20" w16cid:durableId="285354428">
    <w:abstractNumId w:val="29"/>
  </w:num>
  <w:num w:numId="21" w16cid:durableId="407768572">
    <w:abstractNumId w:val="11"/>
  </w:num>
  <w:num w:numId="22" w16cid:durableId="754594737">
    <w:abstractNumId w:val="17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</w:num>
  <w:num w:numId="23" w16cid:durableId="1903101361">
    <w:abstractNumId w:val="2"/>
  </w:num>
  <w:num w:numId="24" w16cid:durableId="506098296">
    <w:abstractNumId w:val="10"/>
  </w:num>
  <w:num w:numId="25" w16cid:durableId="412556057">
    <w:abstractNumId w:val="14"/>
  </w:num>
  <w:num w:numId="26" w16cid:durableId="1355686495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0870535">
    <w:abstractNumId w:val="16"/>
  </w:num>
  <w:num w:numId="28" w16cid:durableId="711342084">
    <w:abstractNumId w:val="25"/>
  </w:num>
  <w:num w:numId="29" w16cid:durableId="1136098614">
    <w:abstractNumId w:val="6"/>
  </w:num>
  <w:num w:numId="30" w16cid:durableId="1781100722">
    <w:abstractNumId w:val="19"/>
  </w:num>
  <w:num w:numId="31" w16cid:durableId="109975843">
    <w:abstractNumId w:val="28"/>
  </w:num>
  <w:num w:numId="32" w16cid:durableId="2089383420">
    <w:abstractNumId w:val="18"/>
  </w:num>
  <w:num w:numId="33" w16cid:durableId="581065062">
    <w:abstractNumId w:val="17"/>
  </w:num>
  <w:num w:numId="34" w16cid:durableId="166214303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40759257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de-DE" w:vendorID="64" w:dllVersion="6" w:nlCheck="1" w:checkStyle="0"/>
  <w:activeWritingStyle w:appName="MSWord" w:lang="pl-PL" w:vendorID="64" w:dllVersion="0" w:nlCheck="1" w:checkStyle="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formatting="1" w:enforcement="1" w:cryptProviderType="rsaAES" w:cryptAlgorithmClass="hash" w:cryptAlgorithmType="typeAny" w:cryptAlgorithmSid="14" w:cryptSpinCount="100000" w:hash="3M9xEL+WO1S1gWC6RELOLIW57HsnBKONm+3Qts+zfG2gTTczubmbpo8mNh+ranVb2SxySUO8/hY9wF7TdwmCkA==" w:salt="P/dU5bfdJnprZfrkw5fQW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BF6"/>
    <w:rsid w:val="000001A8"/>
    <w:rsid w:val="0000068B"/>
    <w:rsid w:val="00001475"/>
    <w:rsid w:val="00002078"/>
    <w:rsid w:val="0000270A"/>
    <w:rsid w:val="00002B98"/>
    <w:rsid w:val="0000320E"/>
    <w:rsid w:val="00003BF9"/>
    <w:rsid w:val="00003D03"/>
    <w:rsid w:val="000048D5"/>
    <w:rsid w:val="0000514C"/>
    <w:rsid w:val="000054BC"/>
    <w:rsid w:val="00005DA5"/>
    <w:rsid w:val="00006317"/>
    <w:rsid w:val="00006BF2"/>
    <w:rsid w:val="00006E77"/>
    <w:rsid w:val="000073DE"/>
    <w:rsid w:val="00007E8E"/>
    <w:rsid w:val="00010260"/>
    <w:rsid w:val="000103A3"/>
    <w:rsid w:val="00010DA6"/>
    <w:rsid w:val="00011D40"/>
    <w:rsid w:val="00011DED"/>
    <w:rsid w:val="000123CB"/>
    <w:rsid w:val="00012A1E"/>
    <w:rsid w:val="00012CF9"/>
    <w:rsid w:val="00012E10"/>
    <w:rsid w:val="00013341"/>
    <w:rsid w:val="0001365F"/>
    <w:rsid w:val="00013812"/>
    <w:rsid w:val="00013874"/>
    <w:rsid w:val="00013D6B"/>
    <w:rsid w:val="00013E28"/>
    <w:rsid w:val="00014429"/>
    <w:rsid w:val="0001471C"/>
    <w:rsid w:val="00014B11"/>
    <w:rsid w:val="00014BC0"/>
    <w:rsid w:val="00014FC6"/>
    <w:rsid w:val="00015558"/>
    <w:rsid w:val="0001563E"/>
    <w:rsid w:val="000157F2"/>
    <w:rsid w:val="00015893"/>
    <w:rsid w:val="000158CC"/>
    <w:rsid w:val="00016CAD"/>
    <w:rsid w:val="00017230"/>
    <w:rsid w:val="000203B1"/>
    <w:rsid w:val="00020A75"/>
    <w:rsid w:val="00021124"/>
    <w:rsid w:val="0002112D"/>
    <w:rsid w:val="00021153"/>
    <w:rsid w:val="000219EA"/>
    <w:rsid w:val="00021ADE"/>
    <w:rsid w:val="00021D89"/>
    <w:rsid w:val="00023BA1"/>
    <w:rsid w:val="00024292"/>
    <w:rsid w:val="0002431E"/>
    <w:rsid w:val="000244F6"/>
    <w:rsid w:val="00024E6B"/>
    <w:rsid w:val="000254A4"/>
    <w:rsid w:val="00025876"/>
    <w:rsid w:val="000259E3"/>
    <w:rsid w:val="00026640"/>
    <w:rsid w:val="000266BC"/>
    <w:rsid w:val="000271C6"/>
    <w:rsid w:val="000273E6"/>
    <w:rsid w:val="00027D6D"/>
    <w:rsid w:val="00027ECC"/>
    <w:rsid w:val="00030851"/>
    <w:rsid w:val="00030918"/>
    <w:rsid w:val="000309EF"/>
    <w:rsid w:val="00031572"/>
    <w:rsid w:val="0003157C"/>
    <w:rsid w:val="000316C6"/>
    <w:rsid w:val="00031904"/>
    <w:rsid w:val="00031DCB"/>
    <w:rsid w:val="00032A83"/>
    <w:rsid w:val="00032D85"/>
    <w:rsid w:val="0003326E"/>
    <w:rsid w:val="000336E1"/>
    <w:rsid w:val="000336ED"/>
    <w:rsid w:val="00034015"/>
    <w:rsid w:val="00034147"/>
    <w:rsid w:val="000346F8"/>
    <w:rsid w:val="00034A39"/>
    <w:rsid w:val="00034BA2"/>
    <w:rsid w:val="00034DA6"/>
    <w:rsid w:val="00034E50"/>
    <w:rsid w:val="00035980"/>
    <w:rsid w:val="0003693F"/>
    <w:rsid w:val="00036EDA"/>
    <w:rsid w:val="00037782"/>
    <w:rsid w:val="00037FA6"/>
    <w:rsid w:val="0004006D"/>
    <w:rsid w:val="000400F3"/>
    <w:rsid w:val="000405E6"/>
    <w:rsid w:val="00041106"/>
    <w:rsid w:val="000411B0"/>
    <w:rsid w:val="0004130E"/>
    <w:rsid w:val="0004143C"/>
    <w:rsid w:val="00041489"/>
    <w:rsid w:val="00041508"/>
    <w:rsid w:val="0004153A"/>
    <w:rsid w:val="000417A9"/>
    <w:rsid w:val="00041FA5"/>
    <w:rsid w:val="0004275C"/>
    <w:rsid w:val="000427C0"/>
    <w:rsid w:val="0004307B"/>
    <w:rsid w:val="000430C3"/>
    <w:rsid w:val="00043623"/>
    <w:rsid w:val="00044E04"/>
    <w:rsid w:val="000452E3"/>
    <w:rsid w:val="000453A3"/>
    <w:rsid w:val="000456D7"/>
    <w:rsid w:val="000463ED"/>
    <w:rsid w:val="000464DC"/>
    <w:rsid w:val="00047547"/>
    <w:rsid w:val="00050894"/>
    <w:rsid w:val="0005136C"/>
    <w:rsid w:val="00051955"/>
    <w:rsid w:val="00052231"/>
    <w:rsid w:val="00052572"/>
    <w:rsid w:val="0005270A"/>
    <w:rsid w:val="00052D42"/>
    <w:rsid w:val="000537EC"/>
    <w:rsid w:val="00053A9F"/>
    <w:rsid w:val="00053E93"/>
    <w:rsid w:val="00054F78"/>
    <w:rsid w:val="000552E0"/>
    <w:rsid w:val="00055C9C"/>
    <w:rsid w:val="000564AD"/>
    <w:rsid w:val="00056FBC"/>
    <w:rsid w:val="0005726E"/>
    <w:rsid w:val="00060EAD"/>
    <w:rsid w:val="000617CC"/>
    <w:rsid w:val="00062E88"/>
    <w:rsid w:val="00063B78"/>
    <w:rsid w:val="00063C0D"/>
    <w:rsid w:val="00063DE1"/>
    <w:rsid w:val="00063DF5"/>
    <w:rsid w:val="00064A42"/>
    <w:rsid w:val="000652F8"/>
    <w:rsid w:val="00065E04"/>
    <w:rsid w:val="000661B9"/>
    <w:rsid w:val="00066347"/>
    <w:rsid w:val="00066644"/>
    <w:rsid w:val="000676E3"/>
    <w:rsid w:val="0006787B"/>
    <w:rsid w:val="0006792A"/>
    <w:rsid w:val="00067B67"/>
    <w:rsid w:val="00067C89"/>
    <w:rsid w:val="00070840"/>
    <w:rsid w:val="00070A58"/>
    <w:rsid w:val="00070D09"/>
    <w:rsid w:val="00071015"/>
    <w:rsid w:val="00071C0A"/>
    <w:rsid w:val="00071C98"/>
    <w:rsid w:val="00072712"/>
    <w:rsid w:val="000729B9"/>
    <w:rsid w:val="000730E8"/>
    <w:rsid w:val="0007333B"/>
    <w:rsid w:val="00073C91"/>
    <w:rsid w:val="000743A6"/>
    <w:rsid w:val="00075509"/>
    <w:rsid w:val="0007574B"/>
    <w:rsid w:val="000758AF"/>
    <w:rsid w:val="00075EB2"/>
    <w:rsid w:val="00076A17"/>
    <w:rsid w:val="00076E82"/>
    <w:rsid w:val="00081CC5"/>
    <w:rsid w:val="0008267F"/>
    <w:rsid w:val="00082B1F"/>
    <w:rsid w:val="00082EA2"/>
    <w:rsid w:val="00083221"/>
    <w:rsid w:val="00083E3A"/>
    <w:rsid w:val="00083E4E"/>
    <w:rsid w:val="00084310"/>
    <w:rsid w:val="000848C6"/>
    <w:rsid w:val="00084E8A"/>
    <w:rsid w:val="0008511F"/>
    <w:rsid w:val="00086025"/>
    <w:rsid w:val="0008610E"/>
    <w:rsid w:val="00086550"/>
    <w:rsid w:val="00087646"/>
    <w:rsid w:val="00090D78"/>
    <w:rsid w:val="00090F86"/>
    <w:rsid w:val="0009154E"/>
    <w:rsid w:val="00091724"/>
    <w:rsid w:val="00091F91"/>
    <w:rsid w:val="000922B8"/>
    <w:rsid w:val="0009348B"/>
    <w:rsid w:val="0009352A"/>
    <w:rsid w:val="00093811"/>
    <w:rsid w:val="00093CC8"/>
    <w:rsid w:val="00094933"/>
    <w:rsid w:val="00094C02"/>
    <w:rsid w:val="00094E04"/>
    <w:rsid w:val="00094EB9"/>
    <w:rsid w:val="00095390"/>
    <w:rsid w:val="000958E6"/>
    <w:rsid w:val="000959F2"/>
    <w:rsid w:val="00095A6D"/>
    <w:rsid w:val="0009634C"/>
    <w:rsid w:val="00096363"/>
    <w:rsid w:val="00096510"/>
    <w:rsid w:val="000968E3"/>
    <w:rsid w:val="00096E49"/>
    <w:rsid w:val="00096FE0"/>
    <w:rsid w:val="0009794D"/>
    <w:rsid w:val="000979EC"/>
    <w:rsid w:val="000A0271"/>
    <w:rsid w:val="000A02DF"/>
    <w:rsid w:val="000A13F0"/>
    <w:rsid w:val="000A1605"/>
    <w:rsid w:val="000A1990"/>
    <w:rsid w:val="000A20D4"/>
    <w:rsid w:val="000A2353"/>
    <w:rsid w:val="000A3353"/>
    <w:rsid w:val="000A3657"/>
    <w:rsid w:val="000A3DAB"/>
    <w:rsid w:val="000A4E35"/>
    <w:rsid w:val="000A5774"/>
    <w:rsid w:val="000A5B2B"/>
    <w:rsid w:val="000A6453"/>
    <w:rsid w:val="000A6AB8"/>
    <w:rsid w:val="000A7444"/>
    <w:rsid w:val="000A7D3F"/>
    <w:rsid w:val="000B1E2D"/>
    <w:rsid w:val="000B2382"/>
    <w:rsid w:val="000B2499"/>
    <w:rsid w:val="000B2552"/>
    <w:rsid w:val="000B26F7"/>
    <w:rsid w:val="000B2C68"/>
    <w:rsid w:val="000B2FF4"/>
    <w:rsid w:val="000B34E4"/>
    <w:rsid w:val="000B3C54"/>
    <w:rsid w:val="000B424B"/>
    <w:rsid w:val="000B6079"/>
    <w:rsid w:val="000B66A8"/>
    <w:rsid w:val="000B67A1"/>
    <w:rsid w:val="000B7E53"/>
    <w:rsid w:val="000B7F4A"/>
    <w:rsid w:val="000C02C9"/>
    <w:rsid w:val="000C0595"/>
    <w:rsid w:val="000C1965"/>
    <w:rsid w:val="000C1CB0"/>
    <w:rsid w:val="000C1D3A"/>
    <w:rsid w:val="000C1F02"/>
    <w:rsid w:val="000C20AC"/>
    <w:rsid w:val="000C21FD"/>
    <w:rsid w:val="000C2525"/>
    <w:rsid w:val="000C29E4"/>
    <w:rsid w:val="000C2B35"/>
    <w:rsid w:val="000C323C"/>
    <w:rsid w:val="000C3A3C"/>
    <w:rsid w:val="000C3C17"/>
    <w:rsid w:val="000C48BD"/>
    <w:rsid w:val="000C57E1"/>
    <w:rsid w:val="000C5C7D"/>
    <w:rsid w:val="000C65BB"/>
    <w:rsid w:val="000C68B7"/>
    <w:rsid w:val="000C6A69"/>
    <w:rsid w:val="000C6B2A"/>
    <w:rsid w:val="000C6C90"/>
    <w:rsid w:val="000C71BC"/>
    <w:rsid w:val="000C7C80"/>
    <w:rsid w:val="000D0D2E"/>
    <w:rsid w:val="000D195F"/>
    <w:rsid w:val="000D230A"/>
    <w:rsid w:val="000D2555"/>
    <w:rsid w:val="000D2970"/>
    <w:rsid w:val="000D2DBD"/>
    <w:rsid w:val="000D46CF"/>
    <w:rsid w:val="000D4E4A"/>
    <w:rsid w:val="000D52D0"/>
    <w:rsid w:val="000D5640"/>
    <w:rsid w:val="000D5886"/>
    <w:rsid w:val="000D6585"/>
    <w:rsid w:val="000D6948"/>
    <w:rsid w:val="000D6ED0"/>
    <w:rsid w:val="000D6F59"/>
    <w:rsid w:val="000D6F76"/>
    <w:rsid w:val="000D715A"/>
    <w:rsid w:val="000D7704"/>
    <w:rsid w:val="000D7767"/>
    <w:rsid w:val="000E031B"/>
    <w:rsid w:val="000E0506"/>
    <w:rsid w:val="000E100B"/>
    <w:rsid w:val="000E1050"/>
    <w:rsid w:val="000E1ECA"/>
    <w:rsid w:val="000E29A6"/>
    <w:rsid w:val="000E2B72"/>
    <w:rsid w:val="000E2ECC"/>
    <w:rsid w:val="000E320A"/>
    <w:rsid w:val="000E3223"/>
    <w:rsid w:val="000E423F"/>
    <w:rsid w:val="000E4286"/>
    <w:rsid w:val="000E4537"/>
    <w:rsid w:val="000E4CC3"/>
    <w:rsid w:val="000E4F1B"/>
    <w:rsid w:val="000E549A"/>
    <w:rsid w:val="000E5A9F"/>
    <w:rsid w:val="000E5C7B"/>
    <w:rsid w:val="000E6531"/>
    <w:rsid w:val="000E6A29"/>
    <w:rsid w:val="000E6B49"/>
    <w:rsid w:val="000E6C65"/>
    <w:rsid w:val="000E731B"/>
    <w:rsid w:val="000E76AC"/>
    <w:rsid w:val="000E7D69"/>
    <w:rsid w:val="000F0345"/>
    <w:rsid w:val="000F07D1"/>
    <w:rsid w:val="000F0A07"/>
    <w:rsid w:val="000F2705"/>
    <w:rsid w:val="000F330D"/>
    <w:rsid w:val="000F36B5"/>
    <w:rsid w:val="000F38BE"/>
    <w:rsid w:val="000F3EC0"/>
    <w:rsid w:val="000F6169"/>
    <w:rsid w:val="000F660B"/>
    <w:rsid w:val="000F66B0"/>
    <w:rsid w:val="000F6843"/>
    <w:rsid w:val="000F791A"/>
    <w:rsid w:val="000F7C7E"/>
    <w:rsid w:val="00100032"/>
    <w:rsid w:val="00102398"/>
    <w:rsid w:val="00102DA1"/>
    <w:rsid w:val="001030AA"/>
    <w:rsid w:val="001031C3"/>
    <w:rsid w:val="001038CB"/>
    <w:rsid w:val="00103981"/>
    <w:rsid w:val="00104071"/>
    <w:rsid w:val="001042B3"/>
    <w:rsid w:val="00104C79"/>
    <w:rsid w:val="00104E66"/>
    <w:rsid w:val="00105739"/>
    <w:rsid w:val="00105806"/>
    <w:rsid w:val="001059DA"/>
    <w:rsid w:val="001059FB"/>
    <w:rsid w:val="00105C87"/>
    <w:rsid w:val="00106427"/>
    <w:rsid w:val="00106E4B"/>
    <w:rsid w:val="001070EE"/>
    <w:rsid w:val="00107126"/>
    <w:rsid w:val="00107425"/>
    <w:rsid w:val="0011021D"/>
    <w:rsid w:val="00111105"/>
    <w:rsid w:val="00111B65"/>
    <w:rsid w:val="00111F45"/>
    <w:rsid w:val="00112906"/>
    <w:rsid w:val="00112BFA"/>
    <w:rsid w:val="00112FB8"/>
    <w:rsid w:val="001130F9"/>
    <w:rsid w:val="00113869"/>
    <w:rsid w:val="00114083"/>
    <w:rsid w:val="00114346"/>
    <w:rsid w:val="00114EA3"/>
    <w:rsid w:val="00114F92"/>
    <w:rsid w:val="001153B0"/>
    <w:rsid w:val="001156EA"/>
    <w:rsid w:val="00115EE8"/>
    <w:rsid w:val="00116354"/>
    <w:rsid w:val="0011640F"/>
    <w:rsid w:val="00116677"/>
    <w:rsid w:val="00116C5C"/>
    <w:rsid w:val="00116C75"/>
    <w:rsid w:val="00117326"/>
    <w:rsid w:val="00117762"/>
    <w:rsid w:val="00117A4D"/>
    <w:rsid w:val="0012065D"/>
    <w:rsid w:val="00120759"/>
    <w:rsid w:val="00120796"/>
    <w:rsid w:val="00120D0D"/>
    <w:rsid w:val="0012114E"/>
    <w:rsid w:val="00121433"/>
    <w:rsid w:val="00121524"/>
    <w:rsid w:val="0012205D"/>
    <w:rsid w:val="001221BD"/>
    <w:rsid w:val="00122803"/>
    <w:rsid w:val="00122928"/>
    <w:rsid w:val="00122986"/>
    <w:rsid w:val="001237E3"/>
    <w:rsid w:val="00123E3C"/>
    <w:rsid w:val="00124553"/>
    <w:rsid w:val="00124C92"/>
    <w:rsid w:val="001251E4"/>
    <w:rsid w:val="0012549C"/>
    <w:rsid w:val="001258D6"/>
    <w:rsid w:val="00125A7F"/>
    <w:rsid w:val="00125E4F"/>
    <w:rsid w:val="0012604D"/>
    <w:rsid w:val="001267DD"/>
    <w:rsid w:val="00126D91"/>
    <w:rsid w:val="00126F95"/>
    <w:rsid w:val="00127106"/>
    <w:rsid w:val="0012760F"/>
    <w:rsid w:val="001278C1"/>
    <w:rsid w:val="0013005D"/>
    <w:rsid w:val="00130822"/>
    <w:rsid w:val="001312D6"/>
    <w:rsid w:val="00131C42"/>
    <w:rsid w:val="00132648"/>
    <w:rsid w:val="00132A4E"/>
    <w:rsid w:val="00132F8E"/>
    <w:rsid w:val="00133D94"/>
    <w:rsid w:val="00133F3D"/>
    <w:rsid w:val="001342C0"/>
    <w:rsid w:val="0013465D"/>
    <w:rsid w:val="00134A7A"/>
    <w:rsid w:val="0013511B"/>
    <w:rsid w:val="00135593"/>
    <w:rsid w:val="00135A9B"/>
    <w:rsid w:val="00135AC6"/>
    <w:rsid w:val="00136579"/>
    <w:rsid w:val="0013718C"/>
    <w:rsid w:val="00137698"/>
    <w:rsid w:val="0013782A"/>
    <w:rsid w:val="00137D0B"/>
    <w:rsid w:val="001411E0"/>
    <w:rsid w:val="001413B1"/>
    <w:rsid w:val="001415B1"/>
    <w:rsid w:val="00141849"/>
    <w:rsid w:val="00141C53"/>
    <w:rsid w:val="00141E6D"/>
    <w:rsid w:val="00142651"/>
    <w:rsid w:val="001429FE"/>
    <w:rsid w:val="0014317E"/>
    <w:rsid w:val="00143F3C"/>
    <w:rsid w:val="00144166"/>
    <w:rsid w:val="0014493D"/>
    <w:rsid w:val="001457CE"/>
    <w:rsid w:val="00145C50"/>
    <w:rsid w:val="00145D05"/>
    <w:rsid w:val="00145EDF"/>
    <w:rsid w:val="00146E49"/>
    <w:rsid w:val="00147805"/>
    <w:rsid w:val="00147BB0"/>
    <w:rsid w:val="00147F23"/>
    <w:rsid w:val="00150254"/>
    <w:rsid w:val="00150775"/>
    <w:rsid w:val="00150C71"/>
    <w:rsid w:val="00150E62"/>
    <w:rsid w:val="00150E8D"/>
    <w:rsid w:val="00151146"/>
    <w:rsid w:val="00151706"/>
    <w:rsid w:val="001517F0"/>
    <w:rsid w:val="001526CB"/>
    <w:rsid w:val="00152803"/>
    <w:rsid w:val="001535F7"/>
    <w:rsid w:val="00153654"/>
    <w:rsid w:val="00153D9D"/>
    <w:rsid w:val="00153E60"/>
    <w:rsid w:val="00153EB5"/>
    <w:rsid w:val="0015404F"/>
    <w:rsid w:val="001544F1"/>
    <w:rsid w:val="001546BC"/>
    <w:rsid w:val="0015485F"/>
    <w:rsid w:val="00155144"/>
    <w:rsid w:val="00155304"/>
    <w:rsid w:val="00155512"/>
    <w:rsid w:val="00155657"/>
    <w:rsid w:val="001566BA"/>
    <w:rsid w:val="0015702B"/>
    <w:rsid w:val="00157202"/>
    <w:rsid w:val="001576DB"/>
    <w:rsid w:val="001578DA"/>
    <w:rsid w:val="0015791D"/>
    <w:rsid w:val="00160044"/>
    <w:rsid w:val="001604B2"/>
    <w:rsid w:val="00160907"/>
    <w:rsid w:val="00160B0A"/>
    <w:rsid w:val="00160F13"/>
    <w:rsid w:val="00161036"/>
    <w:rsid w:val="00161668"/>
    <w:rsid w:val="0016173D"/>
    <w:rsid w:val="00161AB5"/>
    <w:rsid w:val="00161D3B"/>
    <w:rsid w:val="00161EA4"/>
    <w:rsid w:val="001628EA"/>
    <w:rsid w:val="001629B8"/>
    <w:rsid w:val="00162D46"/>
    <w:rsid w:val="00162DB9"/>
    <w:rsid w:val="00162DD7"/>
    <w:rsid w:val="00163196"/>
    <w:rsid w:val="001638E2"/>
    <w:rsid w:val="00163C44"/>
    <w:rsid w:val="001642C5"/>
    <w:rsid w:val="001643EA"/>
    <w:rsid w:val="001648DA"/>
    <w:rsid w:val="00165741"/>
    <w:rsid w:val="00165B3C"/>
    <w:rsid w:val="00165DCB"/>
    <w:rsid w:val="001660EF"/>
    <w:rsid w:val="00166399"/>
    <w:rsid w:val="0016663A"/>
    <w:rsid w:val="00167B4E"/>
    <w:rsid w:val="0017031D"/>
    <w:rsid w:val="00170995"/>
    <w:rsid w:val="00170FED"/>
    <w:rsid w:val="0017171B"/>
    <w:rsid w:val="00171E99"/>
    <w:rsid w:val="001722D1"/>
    <w:rsid w:val="00172D2A"/>
    <w:rsid w:val="0017385A"/>
    <w:rsid w:val="001739CF"/>
    <w:rsid w:val="00173C11"/>
    <w:rsid w:val="00173E03"/>
    <w:rsid w:val="001740EB"/>
    <w:rsid w:val="00174266"/>
    <w:rsid w:val="00174422"/>
    <w:rsid w:val="00174A71"/>
    <w:rsid w:val="00174EBB"/>
    <w:rsid w:val="00175187"/>
    <w:rsid w:val="001755AC"/>
    <w:rsid w:val="001762D8"/>
    <w:rsid w:val="00176D91"/>
    <w:rsid w:val="00176E41"/>
    <w:rsid w:val="0017707D"/>
    <w:rsid w:val="00177491"/>
    <w:rsid w:val="00181DBC"/>
    <w:rsid w:val="00181E31"/>
    <w:rsid w:val="00181F18"/>
    <w:rsid w:val="00182530"/>
    <w:rsid w:val="00182AA1"/>
    <w:rsid w:val="00182E50"/>
    <w:rsid w:val="00183164"/>
    <w:rsid w:val="00183375"/>
    <w:rsid w:val="0018361B"/>
    <w:rsid w:val="00183AE5"/>
    <w:rsid w:val="00183B12"/>
    <w:rsid w:val="001843E5"/>
    <w:rsid w:val="001844D8"/>
    <w:rsid w:val="001848C6"/>
    <w:rsid w:val="0018506F"/>
    <w:rsid w:val="00185486"/>
    <w:rsid w:val="0018588A"/>
    <w:rsid w:val="001874E1"/>
    <w:rsid w:val="00187832"/>
    <w:rsid w:val="001878BF"/>
    <w:rsid w:val="0018795E"/>
    <w:rsid w:val="00187975"/>
    <w:rsid w:val="0019010B"/>
    <w:rsid w:val="001901A0"/>
    <w:rsid w:val="00190A8A"/>
    <w:rsid w:val="00190E7E"/>
    <w:rsid w:val="0019161C"/>
    <w:rsid w:val="001916DE"/>
    <w:rsid w:val="00191DA2"/>
    <w:rsid w:val="00192D3E"/>
    <w:rsid w:val="0019411F"/>
    <w:rsid w:val="0019412B"/>
    <w:rsid w:val="00194900"/>
    <w:rsid w:val="00194A15"/>
    <w:rsid w:val="001951C1"/>
    <w:rsid w:val="00195243"/>
    <w:rsid w:val="00195B30"/>
    <w:rsid w:val="00195C06"/>
    <w:rsid w:val="00195C81"/>
    <w:rsid w:val="00196949"/>
    <w:rsid w:val="00196B7B"/>
    <w:rsid w:val="001974C2"/>
    <w:rsid w:val="001974F6"/>
    <w:rsid w:val="0019766D"/>
    <w:rsid w:val="00197830"/>
    <w:rsid w:val="00197951"/>
    <w:rsid w:val="00197A77"/>
    <w:rsid w:val="00197AE4"/>
    <w:rsid w:val="001A023B"/>
    <w:rsid w:val="001A0994"/>
    <w:rsid w:val="001A1516"/>
    <w:rsid w:val="001A1BB8"/>
    <w:rsid w:val="001A1CA0"/>
    <w:rsid w:val="001A3528"/>
    <w:rsid w:val="001A4E86"/>
    <w:rsid w:val="001A5122"/>
    <w:rsid w:val="001A51F4"/>
    <w:rsid w:val="001A53A1"/>
    <w:rsid w:val="001A565C"/>
    <w:rsid w:val="001A6CAC"/>
    <w:rsid w:val="001A771D"/>
    <w:rsid w:val="001B0D6B"/>
    <w:rsid w:val="001B1957"/>
    <w:rsid w:val="001B19A6"/>
    <w:rsid w:val="001B1A6E"/>
    <w:rsid w:val="001B1C63"/>
    <w:rsid w:val="001B23AA"/>
    <w:rsid w:val="001B26AE"/>
    <w:rsid w:val="001B26E2"/>
    <w:rsid w:val="001B2D12"/>
    <w:rsid w:val="001B3017"/>
    <w:rsid w:val="001B32E0"/>
    <w:rsid w:val="001B3859"/>
    <w:rsid w:val="001B3AB3"/>
    <w:rsid w:val="001B4230"/>
    <w:rsid w:val="001B483E"/>
    <w:rsid w:val="001B4A92"/>
    <w:rsid w:val="001B4C68"/>
    <w:rsid w:val="001B4F36"/>
    <w:rsid w:val="001B5357"/>
    <w:rsid w:val="001B54C5"/>
    <w:rsid w:val="001B5CCA"/>
    <w:rsid w:val="001B6B34"/>
    <w:rsid w:val="001B6D4C"/>
    <w:rsid w:val="001B6F9B"/>
    <w:rsid w:val="001B74BF"/>
    <w:rsid w:val="001C00BB"/>
    <w:rsid w:val="001C04FD"/>
    <w:rsid w:val="001C102D"/>
    <w:rsid w:val="001C1070"/>
    <w:rsid w:val="001C1A26"/>
    <w:rsid w:val="001C207F"/>
    <w:rsid w:val="001C28CC"/>
    <w:rsid w:val="001C292B"/>
    <w:rsid w:val="001C365A"/>
    <w:rsid w:val="001C3A40"/>
    <w:rsid w:val="001C3F5C"/>
    <w:rsid w:val="001C3F8E"/>
    <w:rsid w:val="001C4148"/>
    <w:rsid w:val="001C42D3"/>
    <w:rsid w:val="001C462A"/>
    <w:rsid w:val="001C4641"/>
    <w:rsid w:val="001C4820"/>
    <w:rsid w:val="001C4F4D"/>
    <w:rsid w:val="001C5558"/>
    <w:rsid w:val="001C5585"/>
    <w:rsid w:val="001C578B"/>
    <w:rsid w:val="001C598F"/>
    <w:rsid w:val="001C59E1"/>
    <w:rsid w:val="001C6EEC"/>
    <w:rsid w:val="001C794C"/>
    <w:rsid w:val="001C7AE6"/>
    <w:rsid w:val="001C7D79"/>
    <w:rsid w:val="001D0117"/>
    <w:rsid w:val="001D144D"/>
    <w:rsid w:val="001D1C1A"/>
    <w:rsid w:val="001D1DA9"/>
    <w:rsid w:val="001D2378"/>
    <w:rsid w:val="001D2BAF"/>
    <w:rsid w:val="001D2EA5"/>
    <w:rsid w:val="001D2EB1"/>
    <w:rsid w:val="001D38DC"/>
    <w:rsid w:val="001D3CAA"/>
    <w:rsid w:val="001D3CC0"/>
    <w:rsid w:val="001D483B"/>
    <w:rsid w:val="001D4E1F"/>
    <w:rsid w:val="001D5762"/>
    <w:rsid w:val="001D5A4D"/>
    <w:rsid w:val="001D6276"/>
    <w:rsid w:val="001D6BFE"/>
    <w:rsid w:val="001E00CC"/>
    <w:rsid w:val="001E0AEE"/>
    <w:rsid w:val="001E1135"/>
    <w:rsid w:val="001E1F3E"/>
    <w:rsid w:val="001E21C5"/>
    <w:rsid w:val="001E2CAF"/>
    <w:rsid w:val="001E2DAE"/>
    <w:rsid w:val="001E33AB"/>
    <w:rsid w:val="001E42A3"/>
    <w:rsid w:val="001E5075"/>
    <w:rsid w:val="001E5A17"/>
    <w:rsid w:val="001E5A85"/>
    <w:rsid w:val="001E5D33"/>
    <w:rsid w:val="001E62A8"/>
    <w:rsid w:val="001E6D5C"/>
    <w:rsid w:val="001E7028"/>
    <w:rsid w:val="001E70F8"/>
    <w:rsid w:val="001E711A"/>
    <w:rsid w:val="001E7270"/>
    <w:rsid w:val="001E742B"/>
    <w:rsid w:val="001E7BE6"/>
    <w:rsid w:val="001F0004"/>
    <w:rsid w:val="001F006F"/>
    <w:rsid w:val="001F01EF"/>
    <w:rsid w:val="001F2EA6"/>
    <w:rsid w:val="001F3600"/>
    <w:rsid w:val="001F3671"/>
    <w:rsid w:val="001F36E7"/>
    <w:rsid w:val="001F38E5"/>
    <w:rsid w:val="001F3971"/>
    <w:rsid w:val="001F57AE"/>
    <w:rsid w:val="001F5A0E"/>
    <w:rsid w:val="001F5B49"/>
    <w:rsid w:val="001F63BA"/>
    <w:rsid w:val="001F6674"/>
    <w:rsid w:val="001F737A"/>
    <w:rsid w:val="001F7800"/>
    <w:rsid w:val="001F7C2B"/>
    <w:rsid w:val="00200131"/>
    <w:rsid w:val="0020031C"/>
    <w:rsid w:val="002007D0"/>
    <w:rsid w:val="002008CC"/>
    <w:rsid w:val="00202341"/>
    <w:rsid w:val="00202453"/>
    <w:rsid w:val="00203829"/>
    <w:rsid w:val="002039EA"/>
    <w:rsid w:val="00203ADD"/>
    <w:rsid w:val="00203F00"/>
    <w:rsid w:val="002042A4"/>
    <w:rsid w:val="00204762"/>
    <w:rsid w:val="002049DD"/>
    <w:rsid w:val="0020518B"/>
    <w:rsid w:val="002057E7"/>
    <w:rsid w:val="00205A17"/>
    <w:rsid w:val="00205C23"/>
    <w:rsid w:val="00205DBD"/>
    <w:rsid w:val="00205ED6"/>
    <w:rsid w:val="00205FB8"/>
    <w:rsid w:val="002067F1"/>
    <w:rsid w:val="002069E9"/>
    <w:rsid w:val="00206A69"/>
    <w:rsid w:val="00206C6C"/>
    <w:rsid w:val="00207365"/>
    <w:rsid w:val="002075EB"/>
    <w:rsid w:val="00207743"/>
    <w:rsid w:val="0020795A"/>
    <w:rsid w:val="00207A0C"/>
    <w:rsid w:val="00207A95"/>
    <w:rsid w:val="0021010E"/>
    <w:rsid w:val="00211077"/>
    <w:rsid w:val="00211080"/>
    <w:rsid w:val="002117C5"/>
    <w:rsid w:val="002118E8"/>
    <w:rsid w:val="00211B29"/>
    <w:rsid w:val="00211B35"/>
    <w:rsid w:val="00212E95"/>
    <w:rsid w:val="002137E7"/>
    <w:rsid w:val="00213FBD"/>
    <w:rsid w:val="00214256"/>
    <w:rsid w:val="00215F78"/>
    <w:rsid w:val="00216235"/>
    <w:rsid w:val="00216E48"/>
    <w:rsid w:val="0021710D"/>
    <w:rsid w:val="00217290"/>
    <w:rsid w:val="00220868"/>
    <w:rsid w:val="00220EDE"/>
    <w:rsid w:val="0022137E"/>
    <w:rsid w:val="0022141A"/>
    <w:rsid w:val="002214B9"/>
    <w:rsid w:val="00221552"/>
    <w:rsid w:val="00221925"/>
    <w:rsid w:val="00222C62"/>
    <w:rsid w:val="00223A97"/>
    <w:rsid w:val="00223C4C"/>
    <w:rsid w:val="00223F44"/>
    <w:rsid w:val="00224C64"/>
    <w:rsid w:val="00224DC5"/>
    <w:rsid w:val="00224DFB"/>
    <w:rsid w:val="00225525"/>
    <w:rsid w:val="00225594"/>
    <w:rsid w:val="002262F3"/>
    <w:rsid w:val="002269EF"/>
    <w:rsid w:val="00226F08"/>
    <w:rsid w:val="00227DA5"/>
    <w:rsid w:val="00227DC5"/>
    <w:rsid w:val="00227DEF"/>
    <w:rsid w:val="00227E49"/>
    <w:rsid w:val="00231C6D"/>
    <w:rsid w:val="00232707"/>
    <w:rsid w:val="00232E70"/>
    <w:rsid w:val="002334E4"/>
    <w:rsid w:val="00233A6F"/>
    <w:rsid w:val="002343A0"/>
    <w:rsid w:val="0023465E"/>
    <w:rsid w:val="00235251"/>
    <w:rsid w:val="002353FA"/>
    <w:rsid w:val="0023563A"/>
    <w:rsid w:val="0023604E"/>
    <w:rsid w:val="002363B8"/>
    <w:rsid w:val="002371E5"/>
    <w:rsid w:val="00237EA2"/>
    <w:rsid w:val="0024085B"/>
    <w:rsid w:val="002409E2"/>
    <w:rsid w:val="00241139"/>
    <w:rsid w:val="0024128D"/>
    <w:rsid w:val="00241AFF"/>
    <w:rsid w:val="0024208D"/>
    <w:rsid w:val="00242951"/>
    <w:rsid w:val="00242977"/>
    <w:rsid w:val="00242DE1"/>
    <w:rsid w:val="002430C0"/>
    <w:rsid w:val="00243130"/>
    <w:rsid w:val="00243A03"/>
    <w:rsid w:val="00243FC4"/>
    <w:rsid w:val="00244481"/>
    <w:rsid w:val="00244F94"/>
    <w:rsid w:val="00244F9E"/>
    <w:rsid w:val="002458FA"/>
    <w:rsid w:val="00245A36"/>
    <w:rsid w:val="00245D6A"/>
    <w:rsid w:val="00245E17"/>
    <w:rsid w:val="002470F3"/>
    <w:rsid w:val="002474CA"/>
    <w:rsid w:val="002476B6"/>
    <w:rsid w:val="00247DFE"/>
    <w:rsid w:val="002500CC"/>
    <w:rsid w:val="0025018B"/>
    <w:rsid w:val="00250548"/>
    <w:rsid w:val="00250A1C"/>
    <w:rsid w:val="002513A8"/>
    <w:rsid w:val="00251553"/>
    <w:rsid w:val="002516C7"/>
    <w:rsid w:val="0025236E"/>
    <w:rsid w:val="002526F5"/>
    <w:rsid w:val="0025279D"/>
    <w:rsid w:val="00252DD9"/>
    <w:rsid w:val="00252EE6"/>
    <w:rsid w:val="00253EE6"/>
    <w:rsid w:val="00254694"/>
    <w:rsid w:val="00254E62"/>
    <w:rsid w:val="00254F31"/>
    <w:rsid w:val="00255707"/>
    <w:rsid w:val="00255E55"/>
    <w:rsid w:val="00256EDA"/>
    <w:rsid w:val="002574C7"/>
    <w:rsid w:val="00260011"/>
    <w:rsid w:val="00260857"/>
    <w:rsid w:val="00261891"/>
    <w:rsid w:val="0026263B"/>
    <w:rsid w:val="00263331"/>
    <w:rsid w:val="00263C2D"/>
    <w:rsid w:val="00263D06"/>
    <w:rsid w:val="002640E7"/>
    <w:rsid w:val="00264194"/>
    <w:rsid w:val="00264749"/>
    <w:rsid w:val="00264A06"/>
    <w:rsid w:val="00265159"/>
    <w:rsid w:val="00265865"/>
    <w:rsid w:val="002658AE"/>
    <w:rsid w:val="00265B9D"/>
    <w:rsid w:val="00265C69"/>
    <w:rsid w:val="00266471"/>
    <w:rsid w:val="00266539"/>
    <w:rsid w:val="002674C4"/>
    <w:rsid w:val="00267780"/>
    <w:rsid w:val="0026784B"/>
    <w:rsid w:val="00267950"/>
    <w:rsid w:val="00267DE5"/>
    <w:rsid w:val="00267F3D"/>
    <w:rsid w:val="00270D18"/>
    <w:rsid w:val="00272170"/>
    <w:rsid w:val="002725EA"/>
    <w:rsid w:val="00272886"/>
    <w:rsid w:val="00274163"/>
    <w:rsid w:val="0027418B"/>
    <w:rsid w:val="002743D5"/>
    <w:rsid w:val="002746D8"/>
    <w:rsid w:val="002748D2"/>
    <w:rsid w:val="00274D9B"/>
    <w:rsid w:val="00274DF4"/>
    <w:rsid w:val="00274FA4"/>
    <w:rsid w:val="002751AA"/>
    <w:rsid w:val="0027527B"/>
    <w:rsid w:val="00275CF6"/>
    <w:rsid w:val="00275E09"/>
    <w:rsid w:val="00276193"/>
    <w:rsid w:val="00276483"/>
    <w:rsid w:val="0027663F"/>
    <w:rsid w:val="002769EA"/>
    <w:rsid w:val="0027773C"/>
    <w:rsid w:val="00277D80"/>
    <w:rsid w:val="00277E87"/>
    <w:rsid w:val="00280414"/>
    <w:rsid w:val="00280F68"/>
    <w:rsid w:val="0028104F"/>
    <w:rsid w:val="002810C2"/>
    <w:rsid w:val="00281432"/>
    <w:rsid w:val="00281EE1"/>
    <w:rsid w:val="0028250C"/>
    <w:rsid w:val="00282ACE"/>
    <w:rsid w:val="00282E7B"/>
    <w:rsid w:val="00283515"/>
    <w:rsid w:val="00283E27"/>
    <w:rsid w:val="002841FA"/>
    <w:rsid w:val="00284216"/>
    <w:rsid w:val="002844BA"/>
    <w:rsid w:val="00285170"/>
    <w:rsid w:val="00285712"/>
    <w:rsid w:val="00286B43"/>
    <w:rsid w:val="002871A7"/>
    <w:rsid w:val="00287764"/>
    <w:rsid w:val="00287DA8"/>
    <w:rsid w:val="00287DAE"/>
    <w:rsid w:val="00287DBE"/>
    <w:rsid w:val="0029094B"/>
    <w:rsid w:val="00291830"/>
    <w:rsid w:val="00291AF2"/>
    <w:rsid w:val="00291CB9"/>
    <w:rsid w:val="00292189"/>
    <w:rsid w:val="00292263"/>
    <w:rsid w:val="00292AF7"/>
    <w:rsid w:val="00292B1C"/>
    <w:rsid w:val="002930A3"/>
    <w:rsid w:val="002943AF"/>
    <w:rsid w:val="00294B9F"/>
    <w:rsid w:val="002956A9"/>
    <w:rsid w:val="00295FE9"/>
    <w:rsid w:val="00296254"/>
    <w:rsid w:val="002976FC"/>
    <w:rsid w:val="00297A31"/>
    <w:rsid w:val="00297B85"/>
    <w:rsid w:val="002A056A"/>
    <w:rsid w:val="002A0B42"/>
    <w:rsid w:val="002A0B89"/>
    <w:rsid w:val="002A0BC8"/>
    <w:rsid w:val="002A1D1F"/>
    <w:rsid w:val="002A2676"/>
    <w:rsid w:val="002A2A02"/>
    <w:rsid w:val="002A2B4F"/>
    <w:rsid w:val="002A2CD2"/>
    <w:rsid w:val="002A3798"/>
    <w:rsid w:val="002A3D0C"/>
    <w:rsid w:val="002A3F51"/>
    <w:rsid w:val="002A458B"/>
    <w:rsid w:val="002A4E3C"/>
    <w:rsid w:val="002A506E"/>
    <w:rsid w:val="002A594E"/>
    <w:rsid w:val="002A5E7A"/>
    <w:rsid w:val="002A60AF"/>
    <w:rsid w:val="002A654C"/>
    <w:rsid w:val="002B022F"/>
    <w:rsid w:val="002B05FC"/>
    <w:rsid w:val="002B06C4"/>
    <w:rsid w:val="002B06F1"/>
    <w:rsid w:val="002B08EB"/>
    <w:rsid w:val="002B0918"/>
    <w:rsid w:val="002B0BE7"/>
    <w:rsid w:val="002B15F3"/>
    <w:rsid w:val="002B2200"/>
    <w:rsid w:val="002B3595"/>
    <w:rsid w:val="002B5272"/>
    <w:rsid w:val="002B60D0"/>
    <w:rsid w:val="002B621B"/>
    <w:rsid w:val="002B6C93"/>
    <w:rsid w:val="002B6CF0"/>
    <w:rsid w:val="002B7462"/>
    <w:rsid w:val="002B7B91"/>
    <w:rsid w:val="002C0001"/>
    <w:rsid w:val="002C020E"/>
    <w:rsid w:val="002C04BD"/>
    <w:rsid w:val="002C05D8"/>
    <w:rsid w:val="002C0D41"/>
    <w:rsid w:val="002C126F"/>
    <w:rsid w:val="002C1E3F"/>
    <w:rsid w:val="002C2169"/>
    <w:rsid w:val="002C22F8"/>
    <w:rsid w:val="002C2407"/>
    <w:rsid w:val="002C247B"/>
    <w:rsid w:val="002C2565"/>
    <w:rsid w:val="002C3FF5"/>
    <w:rsid w:val="002C4846"/>
    <w:rsid w:val="002C4ADB"/>
    <w:rsid w:val="002C58B7"/>
    <w:rsid w:val="002C5D77"/>
    <w:rsid w:val="002C5DD3"/>
    <w:rsid w:val="002C7050"/>
    <w:rsid w:val="002C735B"/>
    <w:rsid w:val="002C7861"/>
    <w:rsid w:val="002C78DE"/>
    <w:rsid w:val="002D011D"/>
    <w:rsid w:val="002D0321"/>
    <w:rsid w:val="002D2924"/>
    <w:rsid w:val="002D332A"/>
    <w:rsid w:val="002D3BE8"/>
    <w:rsid w:val="002D4CAD"/>
    <w:rsid w:val="002D551D"/>
    <w:rsid w:val="002D56C4"/>
    <w:rsid w:val="002D5B79"/>
    <w:rsid w:val="002D5FCA"/>
    <w:rsid w:val="002D655E"/>
    <w:rsid w:val="002D6927"/>
    <w:rsid w:val="002D6E0D"/>
    <w:rsid w:val="002D6E89"/>
    <w:rsid w:val="002D7E81"/>
    <w:rsid w:val="002D7FB2"/>
    <w:rsid w:val="002E068A"/>
    <w:rsid w:val="002E0F43"/>
    <w:rsid w:val="002E17C7"/>
    <w:rsid w:val="002E1849"/>
    <w:rsid w:val="002E21DC"/>
    <w:rsid w:val="002E26C8"/>
    <w:rsid w:val="002E2DE1"/>
    <w:rsid w:val="002E43CA"/>
    <w:rsid w:val="002E47D5"/>
    <w:rsid w:val="002E48F2"/>
    <w:rsid w:val="002E49F5"/>
    <w:rsid w:val="002E4FFB"/>
    <w:rsid w:val="002E52A4"/>
    <w:rsid w:val="002E5748"/>
    <w:rsid w:val="002E7927"/>
    <w:rsid w:val="002E7961"/>
    <w:rsid w:val="002E7F60"/>
    <w:rsid w:val="002F03FE"/>
    <w:rsid w:val="002F052B"/>
    <w:rsid w:val="002F0731"/>
    <w:rsid w:val="002F0B34"/>
    <w:rsid w:val="002F10CA"/>
    <w:rsid w:val="002F17AB"/>
    <w:rsid w:val="002F1EDC"/>
    <w:rsid w:val="002F1FB2"/>
    <w:rsid w:val="002F2222"/>
    <w:rsid w:val="002F232A"/>
    <w:rsid w:val="002F24C5"/>
    <w:rsid w:val="002F26D8"/>
    <w:rsid w:val="002F357C"/>
    <w:rsid w:val="002F39FF"/>
    <w:rsid w:val="002F3C52"/>
    <w:rsid w:val="002F3E49"/>
    <w:rsid w:val="002F3FC5"/>
    <w:rsid w:val="002F3FC9"/>
    <w:rsid w:val="002F4020"/>
    <w:rsid w:val="002F42B5"/>
    <w:rsid w:val="002F4599"/>
    <w:rsid w:val="002F5400"/>
    <w:rsid w:val="002F587A"/>
    <w:rsid w:val="002F5D1E"/>
    <w:rsid w:val="002F5DAC"/>
    <w:rsid w:val="002F6160"/>
    <w:rsid w:val="002F6D71"/>
    <w:rsid w:val="002F6DB1"/>
    <w:rsid w:val="002F718B"/>
    <w:rsid w:val="002F7406"/>
    <w:rsid w:val="003004F0"/>
    <w:rsid w:val="00300ED4"/>
    <w:rsid w:val="00301390"/>
    <w:rsid w:val="00301E89"/>
    <w:rsid w:val="003024E6"/>
    <w:rsid w:val="003036FB"/>
    <w:rsid w:val="00303934"/>
    <w:rsid w:val="00303C43"/>
    <w:rsid w:val="00303C67"/>
    <w:rsid w:val="00304246"/>
    <w:rsid w:val="00304859"/>
    <w:rsid w:val="00304FB3"/>
    <w:rsid w:val="003052FB"/>
    <w:rsid w:val="003059FE"/>
    <w:rsid w:val="00305DA1"/>
    <w:rsid w:val="00306472"/>
    <w:rsid w:val="0030671E"/>
    <w:rsid w:val="00307093"/>
    <w:rsid w:val="00307325"/>
    <w:rsid w:val="00310173"/>
    <w:rsid w:val="003102AB"/>
    <w:rsid w:val="003102FC"/>
    <w:rsid w:val="003104E3"/>
    <w:rsid w:val="00310787"/>
    <w:rsid w:val="00310A54"/>
    <w:rsid w:val="00310CB3"/>
    <w:rsid w:val="0031100B"/>
    <w:rsid w:val="00311082"/>
    <w:rsid w:val="0031160F"/>
    <w:rsid w:val="00311A4A"/>
    <w:rsid w:val="00311D3C"/>
    <w:rsid w:val="003145D4"/>
    <w:rsid w:val="003149BB"/>
    <w:rsid w:val="003155F2"/>
    <w:rsid w:val="00316252"/>
    <w:rsid w:val="00316475"/>
    <w:rsid w:val="00317493"/>
    <w:rsid w:val="00317B33"/>
    <w:rsid w:val="00317E78"/>
    <w:rsid w:val="00320189"/>
    <w:rsid w:val="00320414"/>
    <w:rsid w:val="003222CF"/>
    <w:rsid w:val="003225FB"/>
    <w:rsid w:val="00323B3C"/>
    <w:rsid w:val="00323F65"/>
    <w:rsid w:val="00324AFA"/>
    <w:rsid w:val="00324BB9"/>
    <w:rsid w:val="00324BE7"/>
    <w:rsid w:val="00325448"/>
    <w:rsid w:val="00325BFC"/>
    <w:rsid w:val="00325E8E"/>
    <w:rsid w:val="00325FD2"/>
    <w:rsid w:val="00326394"/>
    <w:rsid w:val="0033058B"/>
    <w:rsid w:val="0033104D"/>
    <w:rsid w:val="003310D6"/>
    <w:rsid w:val="0033111C"/>
    <w:rsid w:val="003315AD"/>
    <w:rsid w:val="00331B82"/>
    <w:rsid w:val="003324A6"/>
    <w:rsid w:val="003328CD"/>
    <w:rsid w:val="00332990"/>
    <w:rsid w:val="00332F53"/>
    <w:rsid w:val="00332F7A"/>
    <w:rsid w:val="00333FB7"/>
    <w:rsid w:val="00334499"/>
    <w:rsid w:val="003344CA"/>
    <w:rsid w:val="003348B7"/>
    <w:rsid w:val="003351BE"/>
    <w:rsid w:val="003356EA"/>
    <w:rsid w:val="00335E05"/>
    <w:rsid w:val="0033635C"/>
    <w:rsid w:val="00336F61"/>
    <w:rsid w:val="00341093"/>
    <w:rsid w:val="00342556"/>
    <w:rsid w:val="00343103"/>
    <w:rsid w:val="00343449"/>
    <w:rsid w:val="00343669"/>
    <w:rsid w:val="00343A6C"/>
    <w:rsid w:val="003440F2"/>
    <w:rsid w:val="00344292"/>
    <w:rsid w:val="00344768"/>
    <w:rsid w:val="00344E6C"/>
    <w:rsid w:val="0034547C"/>
    <w:rsid w:val="003458E1"/>
    <w:rsid w:val="00345C16"/>
    <w:rsid w:val="00346A6D"/>
    <w:rsid w:val="00346D68"/>
    <w:rsid w:val="00347F4E"/>
    <w:rsid w:val="00347F92"/>
    <w:rsid w:val="00350182"/>
    <w:rsid w:val="0035057C"/>
    <w:rsid w:val="00351E6F"/>
    <w:rsid w:val="0035204E"/>
    <w:rsid w:val="00352878"/>
    <w:rsid w:val="00353292"/>
    <w:rsid w:val="003537B4"/>
    <w:rsid w:val="0035386F"/>
    <w:rsid w:val="00353E98"/>
    <w:rsid w:val="00354364"/>
    <w:rsid w:val="00354449"/>
    <w:rsid w:val="00354B50"/>
    <w:rsid w:val="003550A8"/>
    <w:rsid w:val="003559E4"/>
    <w:rsid w:val="0035623B"/>
    <w:rsid w:val="00356827"/>
    <w:rsid w:val="00356A3E"/>
    <w:rsid w:val="0035730C"/>
    <w:rsid w:val="0035743F"/>
    <w:rsid w:val="003574D1"/>
    <w:rsid w:val="00357561"/>
    <w:rsid w:val="003577F4"/>
    <w:rsid w:val="00357A2C"/>
    <w:rsid w:val="00357F17"/>
    <w:rsid w:val="00357F6C"/>
    <w:rsid w:val="00360135"/>
    <w:rsid w:val="0036162D"/>
    <w:rsid w:val="003624E5"/>
    <w:rsid w:val="0036270F"/>
    <w:rsid w:val="0036307A"/>
    <w:rsid w:val="003632BC"/>
    <w:rsid w:val="00363691"/>
    <w:rsid w:val="00363F21"/>
    <w:rsid w:val="00364212"/>
    <w:rsid w:val="0036423A"/>
    <w:rsid w:val="00364442"/>
    <w:rsid w:val="003645B5"/>
    <w:rsid w:val="00364832"/>
    <w:rsid w:val="0036510A"/>
    <w:rsid w:val="00366372"/>
    <w:rsid w:val="00366FE5"/>
    <w:rsid w:val="00367180"/>
    <w:rsid w:val="0036752B"/>
    <w:rsid w:val="00367ADE"/>
    <w:rsid w:val="00367C9A"/>
    <w:rsid w:val="00370315"/>
    <w:rsid w:val="003705B4"/>
    <w:rsid w:val="00371056"/>
    <w:rsid w:val="0037107B"/>
    <w:rsid w:val="003712E9"/>
    <w:rsid w:val="003713AF"/>
    <w:rsid w:val="0037166F"/>
    <w:rsid w:val="00371A53"/>
    <w:rsid w:val="00372152"/>
    <w:rsid w:val="003721E5"/>
    <w:rsid w:val="00372207"/>
    <w:rsid w:val="00372CE0"/>
    <w:rsid w:val="00373099"/>
    <w:rsid w:val="00373180"/>
    <w:rsid w:val="0037345F"/>
    <w:rsid w:val="00373B60"/>
    <w:rsid w:val="00374B52"/>
    <w:rsid w:val="00374E89"/>
    <w:rsid w:val="003755D2"/>
    <w:rsid w:val="0037619D"/>
    <w:rsid w:val="003765B4"/>
    <w:rsid w:val="00376EFF"/>
    <w:rsid w:val="00376F1D"/>
    <w:rsid w:val="003770C9"/>
    <w:rsid w:val="003772AC"/>
    <w:rsid w:val="003775D6"/>
    <w:rsid w:val="00377B38"/>
    <w:rsid w:val="00377EFB"/>
    <w:rsid w:val="00380BB2"/>
    <w:rsid w:val="00380BDF"/>
    <w:rsid w:val="00381701"/>
    <w:rsid w:val="00381E07"/>
    <w:rsid w:val="0038200F"/>
    <w:rsid w:val="00382370"/>
    <w:rsid w:val="003836DE"/>
    <w:rsid w:val="003837D1"/>
    <w:rsid w:val="00383C18"/>
    <w:rsid w:val="00383D20"/>
    <w:rsid w:val="00383DAC"/>
    <w:rsid w:val="00384243"/>
    <w:rsid w:val="003847DF"/>
    <w:rsid w:val="00384AC5"/>
    <w:rsid w:val="003851C8"/>
    <w:rsid w:val="00385A3A"/>
    <w:rsid w:val="00385D39"/>
    <w:rsid w:val="00386332"/>
    <w:rsid w:val="00387A2D"/>
    <w:rsid w:val="003903C2"/>
    <w:rsid w:val="003905B3"/>
    <w:rsid w:val="003909C0"/>
    <w:rsid w:val="00390BD7"/>
    <w:rsid w:val="00390C63"/>
    <w:rsid w:val="003915B3"/>
    <w:rsid w:val="003919C9"/>
    <w:rsid w:val="00391D28"/>
    <w:rsid w:val="00392677"/>
    <w:rsid w:val="00392806"/>
    <w:rsid w:val="00392F50"/>
    <w:rsid w:val="003933D1"/>
    <w:rsid w:val="00393C15"/>
    <w:rsid w:val="00394CB0"/>
    <w:rsid w:val="00395257"/>
    <w:rsid w:val="00395673"/>
    <w:rsid w:val="00395C5D"/>
    <w:rsid w:val="00395CC7"/>
    <w:rsid w:val="00395EAF"/>
    <w:rsid w:val="00395F60"/>
    <w:rsid w:val="003960BE"/>
    <w:rsid w:val="00396268"/>
    <w:rsid w:val="003964CE"/>
    <w:rsid w:val="00396CC9"/>
    <w:rsid w:val="003A0092"/>
    <w:rsid w:val="003A0153"/>
    <w:rsid w:val="003A1014"/>
    <w:rsid w:val="003A1265"/>
    <w:rsid w:val="003A12E8"/>
    <w:rsid w:val="003A1429"/>
    <w:rsid w:val="003A2053"/>
    <w:rsid w:val="003A216F"/>
    <w:rsid w:val="003A2264"/>
    <w:rsid w:val="003A261E"/>
    <w:rsid w:val="003A2EBD"/>
    <w:rsid w:val="003A2EFD"/>
    <w:rsid w:val="003A53CB"/>
    <w:rsid w:val="003A5540"/>
    <w:rsid w:val="003A5BD1"/>
    <w:rsid w:val="003A5C10"/>
    <w:rsid w:val="003A5D11"/>
    <w:rsid w:val="003A5FD1"/>
    <w:rsid w:val="003A6020"/>
    <w:rsid w:val="003A6195"/>
    <w:rsid w:val="003A679F"/>
    <w:rsid w:val="003A6942"/>
    <w:rsid w:val="003A6DE7"/>
    <w:rsid w:val="003A6F5F"/>
    <w:rsid w:val="003A7BE6"/>
    <w:rsid w:val="003A7DFB"/>
    <w:rsid w:val="003A7EF2"/>
    <w:rsid w:val="003B039F"/>
    <w:rsid w:val="003B07F8"/>
    <w:rsid w:val="003B101F"/>
    <w:rsid w:val="003B123C"/>
    <w:rsid w:val="003B1432"/>
    <w:rsid w:val="003B1F6D"/>
    <w:rsid w:val="003B22A7"/>
    <w:rsid w:val="003B232A"/>
    <w:rsid w:val="003B2F62"/>
    <w:rsid w:val="003B32DC"/>
    <w:rsid w:val="003B3A1B"/>
    <w:rsid w:val="003B4522"/>
    <w:rsid w:val="003B495B"/>
    <w:rsid w:val="003B4C91"/>
    <w:rsid w:val="003B55C9"/>
    <w:rsid w:val="003B56B4"/>
    <w:rsid w:val="003B5963"/>
    <w:rsid w:val="003B5A10"/>
    <w:rsid w:val="003B5C81"/>
    <w:rsid w:val="003B6F88"/>
    <w:rsid w:val="003B7406"/>
    <w:rsid w:val="003C12A8"/>
    <w:rsid w:val="003C1C49"/>
    <w:rsid w:val="003C1D89"/>
    <w:rsid w:val="003C1D9C"/>
    <w:rsid w:val="003C1FC4"/>
    <w:rsid w:val="003C38C0"/>
    <w:rsid w:val="003C3EF9"/>
    <w:rsid w:val="003C4B85"/>
    <w:rsid w:val="003C4D46"/>
    <w:rsid w:val="003C5FF8"/>
    <w:rsid w:val="003C62E2"/>
    <w:rsid w:val="003C7611"/>
    <w:rsid w:val="003C77CF"/>
    <w:rsid w:val="003D0C12"/>
    <w:rsid w:val="003D129C"/>
    <w:rsid w:val="003D17C9"/>
    <w:rsid w:val="003D1911"/>
    <w:rsid w:val="003D193A"/>
    <w:rsid w:val="003D1A96"/>
    <w:rsid w:val="003D1B15"/>
    <w:rsid w:val="003D22D1"/>
    <w:rsid w:val="003D23C0"/>
    <w:rsid w:val="003D23EF"/>
    <w:rsid w:val="003D2EDB"/>
    <w:rsid w:val="003D2F3B"/>
    <w:rsid w:val="003D32E0"/>
    <w:rsid w:val="003D39C3"/>
    <w:rsid w:val="003D407D"/>
    <w:rsid w:val="003D4216"/>
    <w:rsid w:val="003D42E4"/>
    <w:rsid w:val="003D4314"/>
    <w:rsid w:val="003D4521"/>
    <w:rsid w:val="003D47F3"/>
    <w:rsid w:val="003D4DA8"/>
    <w:rsid w:val="003D55F2"/>
    <w:rsid w:val="003D564C"/>
    <w:rsid w:val="003D5E63"/>
    <w:rsid w:val="003D60E4"/>
    <w:rsid w:val="003D62F2"/>
    <w:rsid w:val="003D674A"/>
    <w:rsid w:val="003D6758"/>
    <w:rsid w:val="003D6BF7"/>
    <w:rsid w:val="003D6C11"/>
    <w:rsid w:val="003D6C5C"/>
    <w:rsid w:val="003D72E3"/>
    <w:rsid w:val="003E0809"/>
    <w:rsid w:val="003E0C56"/>
    <w:rsid w:val="003E0E0C"/>
    <w:rsid w:val="003E0E91"/>
    <w:rsid w:val="003E1316"/>
    <w:rsid w:val="003E1446"/>
    <w:rsid w:val="003E1672"/>
    <w:rsid w:val="003E1F1A"/>
    <w:rsid w:val="003E23D9"/>
    <w:rsid w:val="003E2DAA"/>
    <w:rsid w:val="003E3548"/>
    <w:rsid w:val="003E3800"/>
    <w:rsid w:val="003E3A18"/>
    <w:rsid w:val="003E40AC"/>
    <w:rsid w:val="003E4679"/>
    <w:rsid w:val="003E54D1"/>
    <w:rsid w:val="003E6385"/>
    <w:rsid w:val="003E6B4F"/>
    <w:rsid w:val="003E6C1B"/>
    <w:rsid w:val="003E6E58"/>
    <w:rsid w:val="003E6EB3"/>
    <w:rsid w:val="003E7340"/>
    <w:rsid w:val="003E7894"/>
    <w:rsid w:val="003E7922"/>
    <w:rsid w:val="003F01DD"/>
    <w:rsid w:val="003F07A6"/>
    <w:rsid w:val="003F0B0C"/>
    <w:rsid w:val="003F0E11"/>
    <w:rsid w:val="003F1265"/>
    <w:rsid w:val="003F156E"/>
    <w:rsid w:val="003F1B25"/>
    <w:rsid w:val="003F1F86"/>
    <w:rsid w:val="003F23E5"/>
    <w:rsid w:val="003F278D"/>
    <w:rsid w:val="003F2BB7"/>
    <w:rsid w:val="003F3BF3"/>
    <w:rsid w:val="003F4307"/>
    <w:rsid w:val="003F489F"/>
    <w:rsid w:val="003F64CF"/>
    <w:rsid w:val="003F6505"/>
    <w:rsid w:val="003F6895"/>
    <w:rsid w:val="003F6A41"/>
    <w:rsid w:val="003F6C00"/>
    <w:rsid w:val="003F6C6E"/>
    <w:rsid w:val="003F73FE"/>
    <w:rsid w:val="00400424"/>
    <w:rsid w:val="00400729"/>
    <w:rsid w:val="004009ED"/>
    <w:rsid w:val="00402BA4"/>
    <w:rsid w:val="004031AA"/>
    <w:rsid w:val="004036C2"/>
    <w:rsid w:val="004036CD"/>
    <w:rsid w:val="00403C29"/>
    <w:rsid w:val="00403D2C"/>
    <w:rsid w:val="00403FFE"/>
    <w:rsid w:val="004043DC"/>
    <w:rsid w:val="004044CA"/>
    <w:rsid w:val="00404C3D"/>
    <w:rsid w:val="00405466"/>
    <w:rsid w:val="00405E87"/>
    <w:rsid w:val="004071A4"/>
    <w:rsid w:val="00407904"/>
    <w:rsid w:val="0041039F"/>
    <w:rsid w:val="00410F4A"/>
    <w:rsid w:val="0041188E"/>
    <w:rsid w:val="004119DA"/>
    <w:rsid w:val="00411A42"/>
    <w:rsid w:val="00411D40"/>
    <w:rsid w:val="004130AF"/>
    <w:rsid w:val="00413447"/>
    <w:rsid w:val="00413DDA"/>
    <w:rsid w:val="00413FC9"/>
    <w:rsid w:val="004151CE"/>
    <w:rsid w:val="00415323"/>
    <w:rsid w:val="004154AD"/>
    <w:rsid w:val="00415FD7"/>
    <w:rsid w:val="00416ADA"/>
    <w:rsid w:val="0041703C"/>
    <w:rsid w:val="0042134A"/>
    <w:rsid w:val="00421525"/>
    <w:rsid w:val="00421B55"/>
    <w:rsid w:val="00421D2D"/>
    <w:rsid w:val="00421E4A"/>
    <w:rsid w:val="00422255"/>
    <w:rsid w:val="004226D4"/>
    <w:rsid w:val="0042317E"/>
    <w:rsid w:val="00424165"/>
    <w:rsid w:val="00425389"/>
    <w:rsid w:val="004253EB"/>
    <w:rsid w:val="004256F6"/>
    <w:rsid w:val="00425D1A"/>
    <w:rsid w:val="00426CED"/>
    <w:rsid w:val="00426EB4"/>
    <w:rsid w:val="0042759B"/>
    <w:rsid w:val="00427A9C"/>
    <w:rsid w:val="00427CBD"/>
    <w:rsid w:val="00427CC1"/>
    <w:rsid w:val="00430469"/>
    <w:rsid w:val="0043172F"/>
    <w:rsid w:val="0043209F"/>
    <w:rsid w:val="004325AD"/>
    <w:rsid w:val="00432B94"/>
    <w:rsid w:val="004330EE"/>
    <w:rsid w:val="004335C4"/>
    <w:rsid w:val="0043372F"/>
    <w:rsid w:val="0043382B"/>
    <w:rsid w:val="00433A4C"/>
    <w:rsid w:val="0043408A"/>
    <w:rsid w:val="00434113"/>
    <w:rsid w:val="00434122"/>
    <w:rsid w:val="00434162"/>
    <w:rsid w:val="004345C4"/>
    <w:rsid w:val="00434EA4"/>
    <w:rsid w:val="004350D4"/>
    <w:rsid w:val="004353EB"/>
    <w:rsid w:val="004356B2"/>
    <w:rsid w:val="004359EE"/>
    <w:rsid w:val="0043681D"/>
    <w:rsid w:val="00436F85"/>
    <w:rsid w:val="004370DF"/>
    <w:rsid w:val="004377E5"/>
    <w:rsid w:val="00437AAF"/>
    <w:rsid w:val="004400D0"/>
    <w:rsid w:val="0044024D"/>
    <w:rsid w:val="00440476"/>
    <w:rsid w:val="00441F2F"/>
    <w:rsid w:val="00441F33"/>
    <w:rsid w:val="00442F6A"/>
    <w:rsid w:val="00443265"/>
    <w:rsid w:val="00443A53"/>
    <w:rsid w:val="00443C2B"/>
    <w:rsid w:val="004441C3"/>
    <w:rsid w:val="0044499D"/>
    <w:rsid w:val="00444A51"/>
    <w:rsid w:val="0044522D"/>
    <w:rsid w:val="004454C8"/>
    <w:rsid w:val="004456B4"/>
    <w:rsid w:val="00445930"/>
    <w:rsid w:val="00445C94"/>
    <w:rsid w:val="004464B8"/>
    <w:rsid w:val="004466F7"/>
    <w:rsid w:val="00446E2F"/>
    <w:rsid w:val="004470C1"/>
    <w:rsid w:val="0044786A"/>
    <w:rsid w:val="00447ED0"/>
    <w:rsid w:val="004503ED"/>
    <w:rsid w:val="004518EB"/>
    <w:rsid w:val="00451FDB"/>
    <w:rsid w:val="0045228E"/>
    <w:rsid w:val="004526E3"/>
    <w:rsid w:val="004528D7"/>
    <w:rsid w:val="00453B61"/>
    <w:rsid w:val="0045421E"/>
    <w:rsid w:val="0045466F"/>
    <w:rsid w:val="00455FF9"/>
    <w:rsid w:val="00456103"/>
    <w:rsid w:val="00456132"/>
    <w:rsid w:val="004568EB"/>
    <w:rsid w:val="00456A39"/>
    <w:rsid w:val="00456B1D"/>
    <w:rsid w:val="00456E4B"/>
    <w:rsid w:val="0045722F"/>
    <w:rsid w:val="004574E1"/>
    <w:rsid w:val="004602C0"/>
    <w:rsid w:val="00460322"/>
    <w:rsid w:val="004610C0"/>
    <w:rsid w:val="00461A02"/>
    <w:rsid w:val="00462947"/>
    <w:rsid w:val="004635E9"/>
    <w:rsid w:val="00463626"/>
    <w:rsid w:val="004637E2"/>
    <w:rsid w:val="00463BA7"/>
    <w:rsid w:val="00463BEA"/>
    <w:rsid w:val="00464A40"/>
    <w:rsid w:val="004652A6"/>
    <w:rsid w:val="0046541D"/>
    <w:rsid w:val="00465C42"/>
    <w:rsid w:val="00465C77"/>
    <w:rsid w:val="00465E6B"/>
    <w:rsid w:val="004673D1"/>
    <w:rsid w:val="004674B7"/>
    <w:rsid w:val="00467C7F"/>
    <w:rsid w:val="00470759"/>
    <w:rsid w:val="00470CC2"/>
    <w:rsid w:val="00471541"/>
    <w:rsid w:val="00471A84"/>
    <w:rsid w:val="00472AA4"/>
    <w:rsid w:val="00472B17"/>
    <w:rsid w:val="00473239"/>
    <w:rsid w:val="004734FC"/>
    <w:rsid w:val="00473970"/>
    <w:rsid w:val="00473C5C"/>
    <w:rsid w:val="004746A2"/>
    <w:rsid w:val="00475FB7"/>
    <w:rsid w:val="004767A7"/>
    <w:rsid w:val="00476821"/>
    <w:rsid w:val="00477050"/>
    <w:rsid w:val="0047754C"/>
    <w:rsid w:val="0047759A"/>
    <w:rsid w:val="00477765"/>
    <w:rsid w:val="0047789B"/>
    <w:rsid w:val="00477B5C"/>
    <w:rsid w:val="00480764"/>
    <w:rsid w:val="00480A8E"/>
    <w:rsid w:val="00480BC3"/>
    <w:rsid w:val="00480CD6"/>
    <w:rsid w:val="00480D84"/>
    <w:rsid w:val="00480F5B"/>
    <w:rsid w:val="00481381"/>
    <w:rsid w:val="00481A4D"/>
    <w:rsid w:val="00481B2A"/>
    <w:rsid w:val="00481D20"/>
    <w:rsid w:val="004832DC"/>
    <w:rsid w:val="0048333C"/>
    <w:rsid w:val="004836C0"/>
    <w:rsid w:val="004837FE"/>
    <w:rsid w:val="004838EF"/>
    <w:rsid w:val="00483D01"/>
    <w:rsid w:val="00484E63"/>
    <w:rsid w:val="00485032"/>
    <w:rsid w:val="004855AF"/>
    <w:rsid w:val="00485672"/>
    <w:rsid w:val="00485EDB"/>
    <w:rsid w:val="00485EEB"/>
    <w:rsid w:val="00486636"/>
    <w:rsid w:val="00486C9D"/>
    <w:rsid w:val="004870BA"/>
    <w:rsid w:val="00487318"/>
    <w:rsid w:val="004878D9"/>
    <w:rsid w:val="0049077F"/>
    <w:rsid w:val="0049085B"/>
    <w:rsid w:val="00490ABA"/>
    <w:rsid w:val="00490E12"/>
    <w:rsid w:val="00490F68"/>
    <w:rsid w:val="00491382"/>
    <w:rsid w:val="004914E3"/>
    <w:rsid w:val="00491559"/>
    <w:rsid w:val="00491DBC"/>
    <w:rsid w:val="0049233C"/>
    <w:rsid w:val="00492A47"/>
    <w:rsid w:val="00493CA0"/>
    <w:rsid w:val="00494140"/>
    <w:rsid w:val="004946B5"/>
    <w:rsid w:val="00495ED1"/>
    <w:rsid w:val="0049618F"/>
    <w:rsid w:val="004961F7"/>
    <w:rsid w:val="00496AB1"/>
    <w:rsid w:val="00496E1B"/>
    <w:rsid w:val="004972B7"/>
    <w:rsid w:val="00497738"/>
    <w:rsid w:val="0049776C"/>
    <w:rsid w:val="00497C63"/>
    <w:rsid w:val="00497F47"/>
    <w:rsid w:val="00497F74"/>
    <w:rsid w:val="004A0C6B"/>
    <w:rsid w:val="004A0EE5"/>
    <w:rsid w:val="004A1594"/>
    <w:rsid w:val="004A2088"/>
    <w:rsid w:val="004A350E"/>
    <w:rsid w:val="004A3BA9"/>
    <w:rsid w:val="004A5345"/>
    <w:rsid w:val="004A59E8"/>
    <w:rsid w:val="004A5E1F"/>
    <w:rsid w:val="004A6E3E"/>
    <w:rsid w:val="004A7295"/>
    <w:rsid w:val="004A7347"/>
    <w:rsid w:val="004A7A14"/>
    <w:rsid w:val="004A7BF0"/>
    <w:rsid w:val="004A7FCD"/>
    <w:rsid w:val="004B030F"/>
    <w:rsid w:val="004B05D0"/>
    <w:rsid w:val="004B0929"/>
    <w:rsid w:val="004B0DFF"/>
    <w:rsid w:val="004B1B3E"/>
    <w:rsid w:val="004B29F9"/>
    <w:rsid w:val="004B2EBD"/>
    <w:rsid w:val="004B2F9B"/>
    <w:rsid w:val="004B33B3"/>
    <w:rsid w:val="004B37C3"/>
    <w:rsid w:val="004B3BC9"/>
    <w:rsid w:val="004B4182"/>
    <w:rsid w:val="004B4528"/>
    <w:rsid w:val="004B4858"/>
    <w:rsid w:val="004B4A97"/>
    <w:rsid w:val="004B52AA"/>
    <w:rsid w:val="004B68CE"/>
    <w:rsid w:val="004B6A8E"/>
    <w:rsid w:val="004B6C60"/>
    <w:rsid w:val="004B6DFA"/>
    <w:rsid w:val="004B6FA9"/>
    <w:rsid w:val="004B7106"/>
    <w:rsid w:val="004B7596"/>
    <w:rsid w:val="004B7CDF"/>
    <w:rsid w:val="004C010D"/>
    <w:rsid w:val="004C07B0"/>
    <w:rsid w:val="004C0C5F"/>
    <w:rsid w:val="004C0FD2"/>
    <w:rsid w:val="004C1C10"/>
    <w:rsid w:val="004C2274"/>
    <w:rsid w:val="004C2303"/>
    <w:rsid w:val="004C25C5"/>
    <w:rsid w:val="004C2D76"/>
    <w:rsid w:val="004C2FD6"/>
    <w:rsid w:val="004C3C9D"/>
    <w:rsid w:val="004C401A"/>
    <w:rsid w:val="004C4D78"/>
    <w:rsid w:val="004C4FC0"/>
    <w:rsid w:val="004C584B"/>
    <w:rsid w:val="004C6AE0"/>
    <w:rsid w:val="004C6E5D"/>
    <w:rsid w:val="004C76D4"/>
    <w:rsid w:val="004C7D6A"/>
    <w:rsid w:val="004C7D96"/>
    <w:rsid w:val="004D02EC"/>
    <w:rsid w:val="004D06E7"/>
    <w:rsid w:val="004D08DF"/>
    <w:rsid w:val="004D0C7F"/>
    <w:rsid w:val="004D0D7F"/>
    <w:rsid w:val="004D0F1B"/>
    <w:rsid w:val="004D1232"/>
    <w:rsid w:val="004D267C"/>
    <w:rsid w:val="004D287B"/>
    <w:rsid w:val="004D28E9"/>
    <w:rsid w:val="004D3C00"/>
    <w:rsid w:val="004D4493"/>
    <w:rsid w:val="004D4513"/>
    <w:rsid w:val="004D4918"/>
    <w:rsid w:val="004D49C9"/>
    <w:rsid w:val="004D5661"/>
    <w:rsid w:val="004D5AF4"/>
    <w:rsid w:val="004D5CD0"/>
    <w:rsid w:val="004D5E21"/>
    <w:rsid w:val="004D6E4E"/>
    <w:rsid w:val="004E0022"/>
    <w:rsid w:val="004E111E"/>
    <w:rsid w:val="004E11D4"/>
    <w:rsid w:val="004E1517"/>
    <w:rsid w:val="004E19E5"/>
    <w:rsid w:val="004E2379"/>
    <w:rsid w:val="004E25CB"/>
    <w:rsid w:val="004E2857"/>
    <w:rsid w:val="004E3179"/>
    <w:rsid w:val="004E383F"/>
    <w:rsid w:val="004E3A09"/>
    <w:rsid w:val="004E3C66"/>
    <w:rsid w:val="004E40C1"/>
    <w:rsid w:val="004E4433"/>
    <w:rsid w:val="004E4D21"/>
    <w:rsid w:val="004E50BD"/>
    <w:rsid w:val="004E5A36"/>
    <w:rsid w:val="004E5E2F"/>
    <w:rsid w:val="004E725A"/>
    <w:rsid w:val="004E752B"/>
    <w:rsid w:val="004E7B4E"/>
    <w:rsid w:val="004F0105"/>
    <w:rsid w:val="004F032C"/>
    <w:rsid w:val="004F0866"/>
    <w:rsid w:val="004F0BF8"/>
    <w:rsid w:val="004F0C4A"/>
    <w:rsid w:val="004F2548"/>
    <w:rsid w:val="004F26B4"/>
    <w:rsid w:val="004F2CE1"/>
    <w:rsid w:val="004F2F89"/>
    <w:rsid w:val="004F31B4"/>
    <w:rsid w:val="004F3EDC"/>
    <w:rsid w:val="004F54AA"/>
    <w:rsid w:val="004F5656"/>
    <w:rsid w:val="004F5B9D"/>
    <w:rsid w:val="004F5E60"/>
    <w:rsid w:val="004F6724"/>
    <w:rsid w:val="004F689F"/>
    <w:rsid w:val="004F6DF9"/>
    <w:rsid w:val="004F711E"/>
    <w:rsid w:val="004F7E94"/>
    <w:rsid w:val="00500010"/>
    <w:rsid w:val="005013A4"/>
    <w:rsid w:val="00501679"/>
    <w:rsid w:val="00501B18"/>
    <w:rsid w:val="005023BC"/>
    <w:rsid w:val="005025EA"/>
    <w:rsid w:val="00502781"/>
    <w:rsid w:val="005035C6"/>
    <w:rsid w:val="00504010"/>
    <w:rsid w:val="00504C0C"/>
    <w:rsid w:val="00505047"/>
    <w:rsid w:val="005054BB"/>
    <w:rsid w:val="00506A75"/>
    <w:rsid w:val="005079B3"/>
    <w:rsid w:val="00510B34"/>
    <w:rsid w:val="00511096"/>
    <w:rsid w:val="005114EE"/>
    <w:rsid w:val="00511A2B"/>
    <w:rsid w:val="00511B9F"/>
    <w:rsid w:val="00511BEA"/>
    <w:rsid w:val="00511D05"/>
    <w:rsid w:val="0051249A"/>
    <w:rsid w:val="005128BE"/>
    <w:rsid w:val="005128F8"/>
    <w:rsid w:val="00512C1A"/>
    <w:rsid w:val="00513269"/>
    <w:rsid w:val="00513597"/>
    <w:rsid w:val="00513DEC"/>
    <w:rsid w:val="00514293"/>
    <w:rsid w:val="0051438E"/>
    <w:rsid w:val="0051475F"/>
    <w:rsid w:val="00514E1A"/>
    <w:rsid w:val="00515090"/>
    <w:rsid w:val="00515190"/>
    <w:rsid w:val="00515897"/>
    <w:rsid w:val="00516303"/>
    <w:rsid w:val="005165B5"/>
    <w:rsid w:val="00516616"/>
    <w:rsid w:val="005172B9"/>
    <w:rsid w:val="0051741B"/>
    <w:rsid w:val="00520325"/>
    <w:rsid w:val="0052067D"/>
    <w:rsid w:val="00520AEF"/>
    <w:rsid w:val="00520E34"/>
    <w:rsid w:val="005213E7"/>
    <w:rsid w:val="005214AE"/>
    <w:rsid w:val="00521E26"/>
    <w:rsid w:val="00522B66"/>
    <w:rsid w:val="00522F28"/>
    <w:rsid w:val="00523169"/>
    <w:rsid w:val="00523305"/>
    <w:rsid w:val="00523835"/>
    <w:rsid w:val="00523D0A"/>
    <w:rsid w:val="00524127"/>
    <w:rsid w:val="00524189"/>
    <w:rsid w:val="00524743"/>
    <w:rsid w:val="00524768"/>
    <w:rsid w:val="00524984"/>
    <w:rsid w:val="00524ECC"/>
    <w:rsid w:val="00525480"/>
    <w:rsid w:val="00525B42"/>
    <w:rsid w:val="00525EC6"/>
    <w:rsid w:val="0052622D"/>
    <w:rsid w:val="005262C0"/>
    <w:rsid w:val="00526644"/>
    <w:rsid w:val="0052676D"/>
    <w:rsid w:val="00526810"/>
    <w:rsid w:val="00526B58"/>
    <w:rsid w:val="00527988"/>
    <w:rsid w:val="00527C1A"/>
    <w:rsid w:val="00527D67"/>
    <w:rsid w:val="005306A7"/>
    <w:rsid w:val="005308B1"/>
    <w:rsid w:val="0053120A"/>
    <w:rsid w:val="0053170B"/>
    <w:rsid w:val="00531E1D"/>
    <w:rsid w:val="00531E88"/>
    <w:rsid w:val="005321C6"/>
    <w:rsid w:val="00532541"/>
    <w:rsid w:val="00533096"/>
    <w:rsid w:val="005330F4"/>
    <w:rsid w:val="00533371"/>
    <w:rsid w:val="005349A7"/>
    <w:rsid w:val="00535167"/>
    <w:rsid w:val="0053630E"/>
    <w:rsid w:val="005364E2"/>
    <w:rsid w:val="005368FF"/>
    <w:rsid w:val="005369F1"/>
    <w:rsid w:val="00536B58"/>
    <w:rsid w:val="00536E11"/>
    <w:rsid w:val="00537958"/>
    <w:rsid w:val="005400F5"/>
    <w:rsid w:val="005404CF"/>
    <w:rsid w:val="005406D1"/>
    <w:rsid w:val="005409A5"/>
    <w:rsid w:val="00541658"/>
    <w:rsid w:val="00541971"/>
    <w:rsid w:val="00541BCA"/>
    <w:rsid w:val="00542605"/>
    <w:rsid w:val="00542911"/>
    <w:rsid w:val="00542C80"/>
    <w:rsid w:val="00542DEB"/>
    <w:rsid w:val="0054300B"/>
    <w:rsid w:val="005431C6"/>
    <w:rsid w:val="00543662"/>
    <w:rsid w:val="00543A01"/>
    <w:rsid w:val="00544301"/>
    <w:rsid w:val="005453F1"/>
    <w:rsid w:val="00545682"/>
    <w:rsid w:val="0054645C"/>
    <w:rsid w:val="00546C1A"/>
    <w:rsid w:val="00546D8A"/>
    <w:rsid w:val="00547207"/>
    <w:rsid w:val="005479ED"/>
    <w:rsid w:val="00547C61"/>
    <w:rsid w:val="00551282"/>
    <w:rsid w:val="005513B2"/>
    <w:rsid w:val="00551FB7"/>
    <w:rsid w:val="00552904"/>
    <w:rsid w:val="00553622"/>
    <w:rsid w:val="0055382F"/>
    <w:rsid w:val="0055393E"/>
    <w:rsid w:val="00554472"/>
    <w:rsid w:val="005547A0"/>
    <w:rsid w:val="005547D1"/>
    <w:rsid w:val="00554AE1"/>
    <w:rsid w:val="005550F4"/>
    <w:rsid w:val="00555740"/>
    <w:rsid w:val="005557EB"/>
    <w:rsid w:val="00555886"/>
    <w:rsid w:val="00555890"/>
    <w:rsid w:val="00555BC7"/>
    <w:rsid w:val="00555C69"/>
    <w:rsid w:val="005562F1"/>
    <w:rsid w:val="005567AB"/>
    <w:rsid w:val="005568CB"/>
    <w:rsid w:val="00557677"/>
    <w:rsid w:val="005601F3"/>
    <w:rsid w:val="00561A51"/>
    <w:rsid w:val="005623EF"/>
    <w:rsid w:val="00562CCF"/>
    <w:rsid w:val="005636E4"/>
    <w:rsid w:val="00563AC2"/>
    <w:rsid w:val="00563DC0"/>
    <w:rsid w:val="005648DE"/>
    <w:rsid w:val="00564CA9"/>
    <w:rsid w:val="00564E7C"/>
    <w:rsid w:val="005651A4"/>
    <w:rsid w:val="0056573F"/>
    <w:rsid w:val="00565A24"/>
    <w:rsid w:val="00565D3F"/>
    <w:rsid w:val="00567663"/>
    <w:rsid w:val="00567BA1"/>
    <w:rsid w:val="00567C61"/>
    <w:rsid w:val="005706D4"/>
    <w:rsid w:val="005708A7"/>
    <w:rsid w:val="005716CA"/>
    <w:rsid w:val="0057234D"/>
    <w:rsid w:val="00572CB8"/>
    <w:rsid w:val="00572E31"/>
    <w:rsid w:val="00573C91"/>
    <w:rsid w:val="005740DD"/>
    <w:rsid w:val="0057449F"/>
    <w:rsid w:val="00574768"/>
    <w:rsid w:val="00574A13"/>
    <w:rsid w:val="00575546"/>
    <w:rsid w:val="0057608D"/>
    <w:rsid w:val="0057671C"/>
    <w:rsid w:val="00576A39"/>
    <w:rsid w:val="00576AE3"/>
    <w:rsid w:val="00576E41"/>
    <w:rsid w:val="00577672"/>
    <w:rsid w:val="00577921"/>
    <w:rsid w:val="005813D5"/>
    <w:rsid w:val="005816F5"/>
    <w:rsid w:val="00582642"/>
    <w:rsid w:val="005828DA"/>
    <w:rsid w:val="0058296A"/>
    <w:rsid w:val="00582CE9"/>
    <w:rsid w:val="00582F94"/>
    <w:rsid w:val="00583026"/>
    <w:rsid w:val="00583383"/>
    <w:rsid w:val="0058499D"/>
    <w:rsid w:val="00584DD9"/>
    <w:rsid w:val="005856D2"/>
    <w:rsid w:val="005857A7"/>
    <w:rsid w:val="00585CD2"/>
    <w:rsid w:val="0058623A"/>
    <w:rsid w:val="00586444"/>
    <w:rsid w:val="0058671A"/>
    <w:rsid w:val="00586E71"/>
    <w:rsid w:val="00586FCC"/>
    <w:rsid w:val="005872A2"/>
    <w:rsid w:val="00587352"/>
    <w:rsid w:val="005874C0"/>
    <w:rsid w:val="00587A17"/>
    <w:rsid w:val="00587D02"/>
    <w:rsid w:val="00590444"/>
    <w:rsid w:val="00590FBB"/>
    <w:rsid w:val="0059172E"/>
    <w:rsid w:val="00591914"/>
    <w:rsid w:val="0059199D"/>
    <w:rsid w:val="005924D4"/>
    <w:rsid w:val="0059300D"/>
    <w:rsid w:val="0059304F"/>
    <w:rsid w:val="0059336E"/>
    <w:rsid w:val="00593777"/>
    <w:rsid w:val="0059379D"/>
    <w:rsid w:val="00594877"/>
    <w:rsid w:val="00594B45"/>
    <w:rsid w:val="005957C1"/>
    <w:rsid w:val="00595C7A"/>
    <w:rsid w:val="005961E0"/>
    <w:rsid w:val="005A0007"/>
    <w:rsid w:val="005A0A19"/>
    <w:rsid w:val="005A0B0F"/>
    <w:rsid w:val="005A11A3"/>
    <w:rsid w:val="005A2AB4"/>
    <w:rsid w:val="005A2BA2"/>
    <w:rsid w:val="005A2BB0"/>
    <w:rsid w:val="005A2EC4"/>
    <w:rsid w:val="005A354D"/>
    <w:rsid w:val="005A3855"/>
    <w:rsid w:val="005A3B70"/>
    <w:rsid w:val="005A40A9"/>
    <w:rsid w:val="005A4334"/>
    <w:rsid w:val="005A4393"/>
    <w:rsid w:val="005A49DD"/>
    <w:rsid w:val="005A4B2C"/>
    <w:rsid w:val="005A5598"/>
    <w:rsid w:val="005A55E8"/>
    <w:rsid w:val="005A5620"/>
    <w:rsid w:val="005A57F3"/>
    <w:rsid w:val="005A5E0E"/>
    <w:rsid w:val="005A6048"/>
    <w:rsid w:val="005A6614"/>
    <w:rsid w:val="005A6A74"/>
    <w:rsid w:val="005A6D32"/>
    <w:rsid w:val="005A6DF3"/>
    <w:rsid w:val="005A6E14"/>
    <w:rsid w:val="005A6F2A"/>
    <w:rsid w:val="005A7701"/>
    <w:rsid w:val="005B0419"/>
    <w:rsid w:val="005B0AF0"/>
    <w:rsid w:val="005B1066"/>
    <w:rsid w:val="005B136E"/>
    <w:rsid w:val="005B15EB"/>
    <w:rsid w:val="005B1766"/>
    <w:rsid w:val="005B24A8"/>
    <w:rsid w:val="005B29B1"/>
    <w:rsid w:val="005B2CAE"/>
    <w:rsid w:val="005B3F04"/>
    <w:rsid w:val="005B451A"/>
    <w:rsid w:val="005B470E"/>
    <w:rsid w:val="005B5818"/>
    <w:rsid w:val="005B5EDC"/>
    <w:rsid w:val="005B6257"/>
    <w:rsid w:val="005C0B0A"/>
    <w:rsid w:val="005C0D10"/>
    <w:rsid w:val="005C0E7E"/>
    <w:rsid w:val="005C147C"/>
    <w:rsid w:val="005C1493"/>
    <w:rsid w:val="005C1532"/>
    <w:rsid w:val="005C1BF2"/>
    <w:rsid w:val="005C20AF"/>
    <w:rsid w:val="005C2ABC"/>
    <w:rsid w:val="005C2FA0"/>
    <w:rsid w:val="005C32D9"/>
    <w:rsid w:val="005C3518"/>
    <w:rsid w:val="005C3957"/>
    <w:rsid w:val="005C3D55"/>
    <w:rsid w:val="005C3E1F"/>
    <w:rsid w:val="005C416F"/>
    <w:rsid w:val="005C423F"/>
    <w:rsid w:val="005C42F2"/>
    <w:rsid w:val="005C4305"/>
    <w:rsid w:val="005C46EB"/>
    <w:rsid w:val="005C4E4E"/>
    <w:rsid w:val="005C58BF"/>
    <w:rsid w:val="005C5B5C"/>
    <w:rsid w:val="005C665A"/>
    <w:rsid w:val="005C6812"/>
    <w:rsid w:val="005C68EB"/>
    <w:rsid w:val="005C69F0"/>
    <w:rsid w:val="005C72A0"/>
    <w:rsid w:val="005C7700"/>
    <w:rsid w:val="005C7B2C"/>
    <w:rsid w:val="005C7F34"/>
    <w:rsid w:val="005D082C"/>
    <w:rsid w:val="005D118B"/>
    <w:rsid w:val="005D1E0F"/>
    <w:rsid w:val="005D4244"/>
    <w:rsid w:val="005D4B7E"/>
    <w:rsid w:val="005D7383"/>
    <w:rsid w:val="005D73DB"/>
    <w:rsid w:val="005D7C40"/>
    <w:rsid w:val="005E07D5"/>
    <w:rsid w:val="005E11A9"/>
    <w:rsid w:val="005E1C21"/>
    <w:rsid w:val="005E20FD"/>
    <w:rsid w:val="005E429A"/>
    <w:rsid w:val="005E43C7"/>
    <w:rsid w:val="005E498C"/>
    <w:rsid w:val="005E4AA3"/>
    <w:rsid w:val="005E4B41"/>
    <w:rsid w:val="005E5FC8"/>
    <w:rsid w:val="005E64E5"/>
    <w:rsid w:val="005E654C"/>
    <w:rsid w:val="005E6CE0"/>
    <w:rsid w:val="005E6F31"/>
    <w:rsid w:val="005E7423"/>
    <w:rsid w:val="005E7F5F"/>
    <w:rsid w:val="005F00EF"/>
    <w:rsid w:val="005F0EE1"/>
    <w:rsid w:val="005F13FF"/>
    <w:rsid w:val="005F1BA6"/>
    <w:rsid w:val="005F1D33"/>
    <w:rsid w:val="005F307C"/>
    <w:rsid w:val="005F343D"/>
    <w:rsid w:val="005F444D"/>
    <w:rsid w:val="005F487D"/>
    <w:rsid w:val="005F49A6"/>
    <w:rsid w:val="005F4B0F"/>
    <w:rsid w:val="005F4DF8"/>
    <w:rsid w:val="005F54EC"/>
    <w:rsid w:val="005F5CD1"/>
    <w:rsid w:val="005F5E1F"/>
    <w:rsid w:val="005F68A2"/>
    <w:rsid w:val="005F6C0C"/>
    <w:rsid w:val="005F6C2D"/>
    <w:rsid w:val="005F6E82"/>
    <w:rsid w:val="005F7234"/>
    <w:rsid w:val="005F76EC"/>
    <w:rsid w:val="005F7912"/>
    <w:rsid w:val="005F7B65"/>
    <w:rsid w:val="00600577"/>
    <w:rsid w:val="00600E8B"/>
    <w:rsid w:val="00601846"/>
    <w:rsid w:val="00601B65"/>
    <w:rsid w:val="00601D71"/>
    <w:rsid w:val="0060246C"/>
    <w:rsid w:val="006026FE"/>
    <w:rsid w:val="0060306D"/>
    <w:rsid w:val="006030D1"/>
    <w:rsid w:val="006030F2"/>
    <w:rsid w:val="00603A5A"/>
    <w:rsid w:val="00603B44"/>
    <w:rsid w:val="006042FF"/>
    <w:rsid w:val="006046ED"/>
    <w:rsid w:val="00604A32"/>
    <w:rsid w:val="00604FD7"/>
    <w:rsid w:val="006054DA"/>
    <w:rsid w:val="006057C5"/>
    <w:rsid w:val="006058DB"/>
    <w:rsid w:val="0060621F"/>
    <w:rsid w:val="00606386"/>
    <w:rsid w:val="00607231"/>
    <w:rsid w:val="006072A6"/>
    <w:rsid w:val="006079EC"/>
    <w:rsid w:val="0061043F"/>
    <w:rsid w:val="00610EC3"/>
    <w:rsid w:val="0061123B"/>
    <w:rsid w:val="00612037"/>
    <w:rsid w:val="006125A6"/>
    <w:rsid w:val="006128AA"/>
    <w:rsid w:val="00612A2C"/>
    <w:rsid w:val="006130EA"/>
    <w:rsid w:val="006137EB"/>
    <w:rsid w:val="00613A9C"/>
    <w:rsid w:val="00613FF1"/>
    <w:rsid w:val="00614F8C"/>
    <w:rsid w:val="0061546C"/>
    <w:rsid w:val="0061598A"/>
    <w:rsid w:val="00615CB5"/>
    <w:rsid w:val="00615E27"/>
    <w:rsid w:val="00616594"/>
    <w:rsid w:val="00616728"/>
    <w:rsid w:val="00616985"/>
    <w:rsid w:val="00616A42"/>
    <w:rsid w:val="00620601"/>
    <w:rsid w:val="00620907"/>
    <w:rsid w:val="00620F36"/>
    <w:rsid w:val="00621034"/>
    <w:rsid w:val="006216EA"/>
    <w:rsid w:val="00621C90"/>
    <w:rsid w:val="00621EAB"/>
    <w:rsid w:val="00622283"/>
    <w:rsid w:val="0062248E"/>
    <w:rsid w:val="006233D0"/>
    <w:rsid w:val="00623F52"/>
    <w:rsid w:val="006240C5"/>
    <w:rsid w:val="006240F6"/>
    <w:rsid w:val="00624E45"/>
    <w:rsid w:val="00625757"/>
    <w:rsid w:val="00625C7E"/>
    <w:rsid w:val="00626363"/>
    <w:rsid w:val="0062678D"/>
    <w:rsid w:val="00626C32"/>
    <w:rsid w:val="00626C60"/>
    <w:rsid w:val="00627790"/>
    <w:rsid w:val="00627E08"/>
    <w:rsid w:val="00627E12"/>
    <w:rsid w:val="0063075F"/>
    <w:rsid w:val="0063086D"/>
    <w:rsid w:val="00630B58"/>
    <w:rsid w:val="00630BCC"/>
    <w:rsid w:val="00630EDF"/>
    <w:rsid w:val="00631568"/>
    <w:rsid w:val="00631B91"/>
    <w:rsid w:val="00631E1A"/>
    <w:rsid w:val="0063286F"/>
    <w:rsid w:val="006329BA"/>
    <w:rsid w:val="00632BE2"/>
    <w:rsid w:val="00633A4C"/>
    <w:rsid w:val="00633D7E"/>
    <w:rsid w:val="00634AD2"/>
    <w:rsid w:val="0063500A"/>
    <w:rsid w:val="00635207"/>
    <w:rsid w:val="006357FF"/>
    <w:rsid w:val="00636C73"/>
    <w:rsid w:val="006370ED"/>
    <w:rsid w:val="006377A5"/>
    <w:rsid w:val="006401FA"/>
    <w:rsid w:val="006404C7"/>
    <w:rsid w:val="00640E55"/>
    <w:rsid w:val="00641443"/>
    <w:rsid w:val="00641B33"/>
    <w:rsid w:val="00641C80"/>
    <w:rsid w:val="006421D4"/>
    <w:rsid w:val="00642285"/>
    <w:rsid w:val="00642C49"/>
    <w:rsid w:val="00642D4F"/>
    <w:rsid w:val="00643835"/>
    <w:rsid w:val="00643987"/>
    <w:rsid w:val="0064440B"/>
    <w:rsid w:val="006447C2"/>
    <w:rsid w:val="006448FC"/>
    <w:rsid w:val="006453CE"/>
    <w:rsid w:val="006454D6"/>
    <w:rsid w:val="00645CD6"/>
    <w:rsid w:val="006463EB"/>
    <w:rsid w:val="00646C51"/>
    <w:rsid w:val="00647F7A"/>
    <w:rsid w:val="0065011E"/>
    <w:rsid w:val="00650EF6"/>
    <w:rsid w:val="00650F57"/>
    <w:rsid w:val="00650FCD"/>
    <w:rsid w:val="00651A20"/>
    <w:rsid w:val="00651CA2"/>
    <w:rsid w:val="006522CB"/>
    <w:rsid w:val="006523F0"/>
    <w:rsid w:val="0065245B"/>
    <w:rsid w:val="00652FB9"/>
    <w:rsid w:val="0065308B"/>
    <w:rsid w:val="0065322E"/>
    <w:rsid w:val="006537F2"/>
    <w:rsid w:val="00653AD5"/>
    <w:rsid w:val="00653AF0"/>
    <w:rsid w:val="00653F7F"/>
    <w:rsid w:val="00654257"/>
    <w:rsid w:val="0065428C"/>
    <w:rsid w:val="006547B8"/>
    <w:rsid w:val="00654859"/>
    <w:rsid w:val="00654BBB"/>
    <w:rsid w:val="00656655"/>
    <w:rsid w:val="006566B2"/>
    <w:rsid w:val="0065695F"/>
    <w:rsid w:val="00656B59"/>
    <w:rsid w:val="006606BC"/>
    <w:rsid w:val="0066157B"/>
    <w:rsid w:val="0066169B"/>
    <w:rsid w:val="0066266F"/>
    <w:rsid w:val="00662D09"/>
    <w:rsid w:val="00663233"/>
    <w:rsid w:val="006634DA"/>
    <w:rsid w:val="00663667"/>
    <w:rsid w:val="00663848"/>
    <w:rsid w:val="00663B47"/>
    <w:rsid w:val="006648C8"/>
    <w:rsid w:val="00665BD3"/>
    <w:rsid w:val="00666116"/>
    <w:rsid w:val="00666CAD"/>
    <w:rsid w:val="00666DFA"/>
    <w:rsid w:val="006708DA"/>
    <w:rsid w:val="00670BA8"/>
    <w:rsid w:val="00670CE4"/>
    <w:rsid w:val="00670D0D"/>
    <w:rsid w:val="00670DEF"/>
    <w:rsid w:val="00670F53"/>
    <w:rsid w:val="0067160B"/>
    <w:rsid w:val="00672307"/>
    <w:rsid w:val="006732B8"/>
    <w:rsid w:val="00673919"/>
    <w:rsid w:val="00673CF0"/>
    <w:rsid w:val="006749EC"/>
    <w:rsid w:val="006753AE"/>
    <w:rsid w:val="0067575A"/>
    <w:rsid w:val="00675AAC"/>
    <w:rsid w:val="00675BC7"/>
    <w:rsid w:val="00675CBF"/>
    <w:rsid w:val="00675EE8"/>
    <w:rsid w:val="006760A5"/>
    <w:rsid w:val="00676676"/>
    <w:rsid w:val="006768E9"/>
    <w:rsid w:val="0067694E"/>
    <w:rsid w:val="0067709E"/>
    <w:rsid w:val="006771D8"/>
    <w:rsid w:val="006778FD"/>
    <w:rsid w:val="00680808"/>
    <w:rsid w:val="006808B2"/>
    <w:rsid w:val="00680A26"/>
    <w:rsid w:val="00680C09"/>
    <w:rsid w:val="00681708"/>
    <w:rsid w:val="00681BDE"/>
    <w:rsid w:val="00681BF3"/>
    <w:rsid w:val="0068253B"/>
    <w:rsid w:val="0068264E"/>
    <w:rsid w:val="006827E9"/>
    <w:rsid w:val="00682A67"/>
    <w:rsid w:val="00682C90"/>
    <w:rsid w:val="006836A8"/>
    <w:rsid w:val="00683C92"/>
    <w:rsid w:val="0068445D"/>
    <w:rsid w:val="00684C30"/>
    <w:rsid w:val="00685013"/>
    <w:rsid w:val="006856B7"/>
    <w:rsid w:val="0068587C"/>
    <w:rsid w:val="006858F5"/>
    <w:rsid w:val="0068590B"/>
    <w:rsid w:val="00686D7E"/>
    <w:rsid w:val="006874A7"/>
    <w:rsid w:val="00687A71"/>
    <w:rsid w:val="00687B57"/>
    <w:rsid w:val="00690124"/>
    <w:rsid w:val="006902ED"/>
    <w:rsid w:val="00690D4D"/>
    <w:rsid w:val="00690E39"/>
    <w:rsid w:val="006912A7"/>
    <w:rsid w:val="00691874"/>
    <w:rsid w:val="00691A3B"/>
    <w:rsid w:val="00691C25"/>
    <w:rsid w:val="00691FCD"/>
    <w:rsid w:val="00692006"/>
    <w:rsid w:val="00692099"/>
    <w:rsid w:val="00692C2A"/>
    <w:rsid w:val="00692ED0"/>
    <w:rsid w:val="006931D9"/>
    <w:rsid w:val="00693908"/>
    <w:rsid w:val="0069437B"/>
    <w:rsid w:val="0069606E"/>
    <w:rsid w:val="006967C5"/>
    <w:rsid w:val="006968E9"/>
    <w:rsid w:val="00696995"/>
    <w:rsid w:val="00697160"/>
    <w:rsid w:val="006971F4"/>
    <w:rsid w:val="006973AF"/>
    <w:rsid w:val="006974AB"/>
    <w:rsid w:val="006A0C56"/>
    <w:rsid w:val="006A180E"/>
    <w:rsid w:val="006A1CE0"/>
    <w:rsid w:val="006A1D53"/>
    <w:rsid w:val="006A2131"/>
    <w:rsid w:val="006A2302"/>
    <w:rsid w:val="006A2A3F"/>
    <w:rsid w:val="006A2C46"/>
    <w:rsid w:val="006A3015"/>
    <w:rsid w:val="006A31FB"/>
    <w:rsid w:val="006A320E"/>
    <w:rsid w:val="006A3278"/>
    <w:rsid w:val="006A4275"/>
    <w:rsid w:val="006A5A14"/>
    <w:rsid w:val="006A61CC"/>
    <w:rsid w:val="006A6A24"/>
    <w:rsid w:val="006A6C1E"/>
    <w:rsid w:val="006A7D54"/>
    <w:rsid w:val="006B19D9"/>
    <w:rsid w:val="006B2158"/>
    <w:rsid w:val="006B21B2"/>
    <w:rsid w:val="006B2493"/>
    <w:rsid w:val="006B2885"/>
    <w:rsid w:val="006B2AB1"/>
    <w:rsid w:val="006B3C60"/>
    <w:rsid w:val="006B3CB8"/>
    <w:rsid w:val="006B4140"/>
    <w:rsid w:val="006B50AE"/>
    <w:rsid w:val="006B5429"/>
    <w:rsid w:val="006B56BA"/>
    <w:rsid w:val="006B5889"/>
    <w:rsid w:val="006B58A7"/>
    <w:rsid w:val="006B6225"/>
    <w:rsid w:val="006B64DC"/>
    <w:rsid w:val="006B6BBE"/>
    <w:rsid w:val="006B6EC6"/>
    <w:rsid w:val="006B6F43"/>
    <w:rsid w:val="006B71BE"/>
    <w:rsid w:val="006B740A"/>
    <w:rsid w:val="006B7BFC"/>
    <w:rsid w:val="006C0215"/>
    <w:rsid w:val="006C1130"/>
    <w:rsid w:val="006C1142"/>
    <w:rsid w:val="006C1697"/>
    <w:rsid w:val="006C1919"/>
    <w:rsid w:val="006C1F6A"/>
    <w:rsid w:val="006C2081"/>
    <w:rsid w:val="006C238E"/>
    <w:rsid w:val="006C2510"/>
    <w:rsid w:val="006C355D"/>
    <w:rsid w:val="006C428A"/>
    <w:rsid w:val="006C42AA"/>
    <w:rsid w:val="006C4615"/>
    <w:rsid w:val="006C4978"/>
    <w:rsid w:val="006C4EEA"/>
    <w:rsid w:val="006C5CE4"/>
    <w:rsid w:val="006C5DFC"/>
    <w:rsid w:val="006C6520"/>
    <w:rsid w:val="006C6BB9"/>
    <w:rsid w:val="006C6D81"/>
    <w:rsid w:val="006C7DFE"/>
    <w:rsid w:val="006D07BA"/>
    <w:rsid w:val="006D0B29"/>
    <w:rsid w:val="006D10EF"/>
    <w:rsid w:val="006D161A"/>
    <w:rsid w:val="006D194A"/>
    <w:rsid w:val="006D2036"/>
    <w:rsid w:val="006D207A"/>
    <w:rsid w:val="006D2DD2"/>
    <w:rsid w:val="006D326C"/>
    <w:rsid w:val="006D35E8"/>
    <w:rsid w:val="006D3AE6"/>
    <w:rsid w:val="006D3FEE"/>
    <w:rsid w:val="006D40A1"/>
    <w:rsid w:val="006D413F"/>
    <w:rsid w:val="006D4A4B"/>
    <w:rsid w:val="006D50EB"/>
    <w:rsid w:val="006D5796"/>
    <w:rsid w:val="006D59D1"/>
    <w:rsid w:val="006D6D75"/>
    <w:rsid w:val="006D7635"/>
    <w:rsid w:val="006D7A6A"/>
    <w:rsid w:val="006D7B4F"/>
    <w:rsid w:val="006D7E57"/>
    <w:rsid w:val="006E0264"/>
    <w:rsid w:val="006E0FFB"/>
    <w:rsid w:val="006E100D"/>
    <w:rsid w:val="006E1DFA"/>
    <w:rsid w:val="006E1F19"/>
    <w:rsid w:val="006E2000"/>
    <w:rsid w:val="006E2158"/>
    <w:rsid w:val="006E27B2"/>
    <w:rsid w:val="006E29ED"/>
    <w:rsid w:val="006E2D37"/>
    <w:rsid w:val="006E30B1"/>
    <w:rsid w:val="006E31F8"/>
    <w:rsid w:val="006E3736"/>
    <w:rsid w:val="006E467D"/>
    <w:rsid w:val="006E5273"/>
    <w:rsid w:val="006E527E"/>
    <w:rsid w:val="006E53F2"/>
    <w:rsid w:val="006E57ED"/>
    <w:rsid w:val="006E60D7"/>
    <w:rsid w:val="006E6587"/>
    <w:rsid w:val="006E67BE"/>
    <w:rsid w:val="006E684D"/>
    <w:rsid w:val="006E69B5"/>
    <w:rsid w:val="006E73AA"/>
    <w:rsid w:val="006F0056"/>
    <w:rsid w:val="006F01A1"/>
    <w:rsid w:val="006F05A1"/>
    <w:rsid w:val="006F061F"/>
    <w:rsid w:val="006F0B09"/>
    <w:rsid w:val="006F12F1"/>
    <w:rsid w:val="006F16E7"/>
    <w:rsid w:val="006F1ACC"/>
    <w:rsid w:val="006F2023"/>
    <w:rsid w:val="006F2A41"/>
    <w:rsid w:val="006F2ADE"/>
    <w:rsid w:val="006F35AA"/>
    <w:rsid w:val="006F35CE"/>
    <w:rsid w:val="006F3D84"/>
    <w:rsid w:val="006F449E"/>
    <w:rsid w:val="006F4AF9"/>
    <w:rsid w:val="006F4E83"/>
    <w:rsid w:val="006F5115"/>
    <w:rsid w:val="006F51AE"/>
    <w:rsid w:val="006F5959"/>
    <w:rsid w:val="006F59CF"/>
    <w:rsid w:val="006F5ACE"/>
    <w:rsid w:val="006F5F23"/>
    <w:rsid w:val="006F5F50"/>
    <w:rsid w:val="006F5F63"/>
    <w:rsid w:val="006F668C"/>
    <w:rsid w:val="006F685D"/>
    <w:rsid w:val="006F6953"/>
    <w:rsid w:val="006F6C52"/>
    <w:rsid w:val="006F70CE"/>
    <w:rsid w:val="006F72EA"/>
    <w:rsid w:val="006F79CA"/>
    <w:rsid w:val="006F7E08"/>
    <w:rsid w:val="006F7E7E"/>
    <w:rsid w:val="006F7E96"/>
    <w:rsid w:val="0070006B"/>
    <w:rsid w:val="00700243"/>
    <w:rsid w:val="007002A1"/>
    <w:rsid w:val="007010A5"/>
    <w:rsid w:val="007011B7"/>
    <w:rsid w:val="00701765"/>
    <w:rsid w:val="00701CBC"/>
    <w:rsid w:val="00701D06"/>
    <w:rsid w:val="00701DC6"/>
    <w:rsid w:val="00702112"/>
    <w:rsid w:val="007028E2"/>
    <w:rsid w:val="00702C9C"/>
    <w:rsid w:val="00702DA4"/>
    <w:rsid w:val="00703886"/>
    <w:rsid w:val="00703A24"/>
    <w:rsid w:val="00703BFE"/>
    <w:rsid w:val="0070484C"/>
    <w:rsid w:val="00704B52"/>
    <w:rsid w:val="00705709"/>
    <w:rsid w:val="007058D3"/>
    <w:rsid w:val="00705AB9"/>
    <w:rsid w:val="00705B19"/>
    <w:rsid w:val="00705CC1"/>
    <w:rsid w:val="00705CD0"/>
    <w:rsid w:val="00706330"/>
    <w:rsid w:val="00706817"/>
    <w:rsid w:val="007068A4"/>
    <w:rsid w:val="00706A79"/>
    <w:rsid w:val="00706AC5"/>
    <w:rsid w:val="007073C7"/>
    <w:rsid w:val="007079EA"/>
    <w:rsid w:val="00710087"/>
    <w:rsid w:val="00710355"/>
    <w:rsid w:val="00710444"/>
    <w:rsid w:val="007109AA"/>
    <w:rsid w:val="00710D8F"/>
    <w:rsid w:val="00711400"/>
    <w:rsid w:val="00712583"/>
    <w:rsid w:val="00712EE2"/>
    <w:rsid w:val="007130FE"/>
    <w:rsid w:val="00713680"/>
    <w:rsid w:val="00713D5F"/>
    <w:rsid w:val="00714285"/>
    <w:rsid w:val="00715092"/>
    <w:rsid w:val="00715515"/>
    <w:rsid w:val="00715B25"/>
    <w:rsid w:val="00715C97"/>
    <w:rsid w:val="0071673E"/>
    <w:rsid w:val="00716A3C"/>
    <w:rsid w:val="00716B2F"/>
    <w:rsid w:val="00716F56"/>
    <w:rsid w:val="00716F92"/>
    <w:rsid w:val="007170F9"/>
    <w:rsid w:val="007200D2"/>
    <w:rsid w:val="00720148"/>
    <w:rsid w:val="00720A69"/>
    <w:rsid w:val="00720ED1"/>
    <w:rsid w:val="00721BAD"/>
    <w:rsid w:val="00721DAC"/>
    <w:rsid w:val="00721DB6"/>
    <w:rsid w:val="007220E1"/>
    <w:rsid w:val="00722422"/>
    <w:rsid w:val="0072295A"/>
    <w:rsid w:val="007229FA"/>
    <w:rsid w:val="00723A7B"/>
    <w:rsid w:val="00724221"/>
    <w:rsid w:val="00724F59"/>
    <w:rsid w:val="00724FA9"/>
    <w:rsid w:val="00725AB8"/>
    <w:rsid w:val="007263FA"/>
    <w:rsid w:val="00726F9E"/>
    <w:rsid w:val="00727250"/>
    <w:rsid w:val="00727BE1"/>
    <w:rsid w:val="00731150"/>
    <w:rsid w:val="00731182"/>
    <w:rsid w:val="0073187A"/>
    <w:rsid w:val="00731EB3"/>
    <w:rsid w:val="0073245F"/>
    <w:rsid w:val="00732FEE"/>
    <w:rsid w:val="007343BE"/>
    <w:rsid w:val="007343C5"/>
    <w:rsid w:val="0073441E"/>
    <w:rsid w:val="007344F2"/>
    <w:rsid w:val="00734554"/>
    <w:rsid w:val="00734FEB"/>
    <w:rsid w:val="007350C5"/>
    <w:rsid w:val="00735F51"/>
    <w:rsid w:val="00735FA3"/>
    <w:rsid w:val="00737CBE"/>
    <w:rsid w:val="00737E68"/>
    <w:rsid w:val="00740C5A"/>
    <w:rsid w:val="007414ED"/>
    <w:rsid w:val="0074316C"/>
    <w:rsid w:val="007436A1"/>
    <w:rsid w:val="00743B58"/>
    <w:rsid w:val="00743FE3"/>
    <w:rsid w:val="0074428D"/>
    <w:rsid w:val="00744AE0"/>
    <w:rsid w:val="00744EA1"/>
    <w:rsid w:val="00745A7C"/>
    <w:rsid w:val="00745EFC"/>
    <w:rsid w:val="00745F30"/>
    <w:rsid w:val="00746969"/>
    <w:rsid w:val="00746C89"/>
    <w:rsid w:val="0074731E"/>
    <w:rsid w:val="00747340"/>
    <w:rsid w:val="00747A3F"/>
    <w:rsid w:val="00750400"/>
    <w:rsid w:val="00750ECB"/>
    <w:rsid w:val="00750F80"/>
    <w:rsid w:val="00751503"/>
    <w:rsid w:val="00752405"/>
    <w:rsid w:val="007529E7"/>
    <w:rsid w:val="00752B4F"/>
    <w:rsid w:val="00752D20"/>
    <w:rsid w:val="007534E9"/>
    <w:rsid w:val="00754032"/>
    <w:rsid w:val="00754360"/>
    <w:rsid w:val="007543D7"/>
    <w:rsid w:val="00754B12"/>
    <w:rsid w:val="00754B80"/>
    <w:rsid w:val="00755A07"/>
    <w:rsid w:val="00755A2E"/>
    <w:rsid w:val="007562FB"/>
    <w:rsid w:val="0075669E"/>
    <w:rsid w:val="00756789"/>
    <w:rsid w:val="00757017"/>
    <w:rsid w:val="007570E6"/>
    <w:rsid w:val="007601AA"/>
    <w:rsid w:val="00760251"/>
    <w:rsid w:val="00760A30"/>
    <w:rsid w:val="007612E3"/>
    <w:rsid w:val="0076149E"/>
    <w:rsid w:val="007617E0"/>
    <w:rsid w:val="00761EDF"/>
    <w:rsid w:val="00762ED1"/>
    <w:rsid w:val="00763559"/>
    <w:rsid w:val="00763DFB"/>
    <w:rsid w:val="00763E5C"/>
    <w:rsid w:val="00763E89"/>
    <w:rsid w:val="007642C8"/>
    <w:rsid w:val="00764500"/>
    <w:rsid w:val="00764DCE"/>
    <w:rsid w:val="00765856"/>
    <w:rsid w:val="00765F5C"/>
    <w:rsid w:val="007706C4"/>
    <w:rsid w:val="00770F02"/>
    <w:rsid w:val="00770F10"/>
    <w:rsid w:val="00771339"/>
    <w:rsid w:val="007715BA"/>
    <w:rsid w:val="00771CE3"/>
    <w:rsid w:val="00771E3C"/>
    <w:rsid w:val="00772BBA"/>
    <w:rsid w:val="007735CE"/>
    <w:rsid w:val="00773BE3"/>
    <w:rsid w:val="00773CA3"/>
    <w:rsid w:val="00774DE6"/>
    <w:rsid w:val="00775294"/>
    <w:rsid w:val="0077602E"/>
    <w:rsid w:val="00776945"/>
    <w:rsid w:val="00776DA9"/>
    <w:rsid w:val="00777D38"/>
    <w:rsid w:val="00777F5A"/>
    <w:rsid w:val="0078016A"/>
    <w:rsid w:val="00780272"/>
    <w:rsid w:val="0078082F"/>
    <w:rsid w:val="007811A7"/>
    <w:rsid w:val="007813F6"/>
    <w:rsid w:val="007818CB"/>
    <w:rsid w:val="007818F9"/>
    <w:rsid w:val="00781918"/>
    <w:rsid w:val="00781E29"/>
    <w:rsid w:val="00781F34"/>
    <w:rsid w:val="00782AF2"/>
    <w:rsid w:val="007830E0"/>
    <w:rsid w:val="00783D38"/>
    <w:rsid w:val="007844EB"/>
    <w:rsid w:val="00784DC3"/>
    <w:rsid w:val="00784FC6"/>
    <w:rsid w:val="007850D1"/>
    <w:rsid w:val="007858E6"/>
    <w:rsid w:val="00785900"/>
    <w:rsid w:val="00785D88"/>
    <w:rsid w:val="00786035"/>
    <w:rsid w:val="007867DC"/>
    <w:rsid w:val="0078757D"/>
    <w:rsid w:val="00787801"/>
    <w:rsid w:val="00787C86"/>
    <w:rsid w:val="00790280"/>
    <w:rsid w:val="007909FA"/>
    <w:rsid w:val="0079124F"/>
    <w:rsid w:val="00791586"/>
    <w:rsid w:val="00791B4F"/>
    <w:rsid w:val="00791DBD"/>
    <w:rsid w:val="00792284"/>
    <w:rsid w:val="007943F7"/>
    <w:rsid w:val="00794896"/>
    <w:rsid w:val="00795006"/>
    <w:rsid w:val="00795A3D"/>
    <w:rsid w:val="0079616C"/>
    <w:rsid w:val="00796EB1"/>
    <w:rsid w:val="00797ABC"/>
    <w:rsid w:val="00797B81"/>
    <w:rsid w:val="00797D3C"/>
    <w:rsid w:val="007A048B"/>
    <w:rsid w:val="007A1863"/>
    <w:rsid w:val="007A1B94"/>
    <w:rsid w:val="007A248A"/>
    <w:rsid w:val="007A26FB"/>
    <w:rsid w:val="007A2A82"/>
    <w:rsid w:val="007A2D45"/>
    <w:rsid w:val="007A3A98"/>
    <w:rsid w:val="007A4079"/>
    <w:rsid w:val="007A4C82"/>
    <w:rsid w:val="007A5FF7"/>
    <w:rsid w:val="007A6574"/>
    <w:rsid w:val="007A71A0"/>
    <w:rsid w:val="007A7299"/>
    <w:rsid w:val="007B07D9"/>
    <w:rsid w:val="007B0FF0"/>
    <w:rsid w:val="007B2C93"/>
    <w:rsid w:val="007B2DCC"/>
    <w:rsid w:val="007B4BC2"/>
    <w:rsid w:val="007B50D8"/>
    <w:rsid w:val="007B5556"/>
    <w:rsid w:val="007B669C"/>
    <w:rsid w:val="007B6E04"/>
    <w:rsid w:val="007B7494"/>
    <w:rsid w:val="007C0A3B"/>
    <w:rsid w:val="007C0DE5"/>
    <w:rsid w:val="007C1727"/>
    <w:rsid w:val="007C1BCF"/>
    <w:rsid w:val="007C1D3C"/>
    <w:rsid w:val="007C204A"/>
    <w:rsid w:val="007C2462"/>
    <w:rsid w:val="007C2898"/>
    <w:rsid w:val="007C3444"/>
    <w:rsid w:val="007C3499"/>
    <w:rsid w:val="007C35B3"/>
    <w:rsid w:val="007C3892"/>
    <w:rsid w:val="007C63A2"/>
    <w:rsid w:val="007C6D57"/>
    <w:rsid w:val="007C6EA9"/>
    <w:rsid w:val="007C7050"/>
    <w:rsid w:val="007C715A"/>
    <w:rsid w:val="007C71C4"/>
    <w:rsid w:val="007C7FF4"/>
    <w:rsid w:val="007D00C6"/>
    <w:rsid w:val="007D0675"/>
    <w:rsid w:val="007D09E5"/>
    <w:rsid w:val="007D0FAD"/>
    <w:rsid w:val="007D1209"/>
    <w:rsid w:val="007D12AB"/>
    <w:rsid w:val="007D1E34"/>
    <w:rsid w:val="007D2127"/>
    <w:rsid w:val="007D215B"/>
    <w:rsid w:val="007D25A0"/>
    <w:rsid w:val="007D2B64"/>
    <w:rsid w:val="007D2CC4"/>
    <w:rsid w:val="007D54FF"/>
    <w:rsid w:val="007D5994"/>
    <w:rsid w:val="007D633D"/>
    <w:rsid w:val="007D6925"/>
    <w:rsid w:val="007D6959"/>
    <w:rsid w:val="007D712C"/>
    <w:rsid w:val="007D7340"/>
    <w:rsid w:val="007D7435"/>
    <w:rsid w:val="007D76AC"/>
    <w:rsid w:val="007D7D07"/>
    <w:rsid w:val="007D7E89"/>
    <w:rsid w:val="007D7F84"/>
    <w:rsid w:val="007E0617"/>
    <w:rsid w:val="007E089D"/>
    <w:rsid w:val="007E0CC2"/>
    <w:rsid w:val="007E0EB4"/>
    <w:rsid w:val="007E2E4A"/>
    <w:rsid w:val="007E2EE5"/>
    <w:rsid w:val="007E3064"/>
    <w:rsid w:val="007E3273"/>
    <w:rsid w:val="007E3888"/>
    <w:rsid w:val="007E3965"/>
    <w:rsid w:val="007E3C39"/>
    <w:rsid w:val="007E4226"/>
    <w:rsid w:val="007E48EF"/>
    <w:rsid w:val="007E492C"/>
    <w:rsid w:val="007E4C13"/>
    <w:rsid w:val="007E4CDB"/>
    <w:rsid w:val="007E4FCD"/>
    <w:rsid w:val="007E5261"/>
    <w:rsid w:val="007E5263"/>
    <w:rsid w:val="007E5377"/>
    <w:rsid w:val="007E560C"/>
    <w:rsid w:val="007E59A8"/>
    <w:rsid w:val="007E5F2F"/>
    <w:rsid w:val="007E6721"/>
    <w:rsid w:val="007E6B24"/>
    <w:rsid w:val="007E6D2F"/>
    <w:rsid w:val="007E7751"/>
    <w:rsid w:val="007E7933"/>
    <w:rsid w:val="007E79B4"/>
    <w:rsid w:val="007F0FFB"/>
    <w:rsid w:val="007F153C"/>
    <w:rsid w:val="007F161D"/>
    <w:rsid w:val="007F1745"/>
    <w:rsid w:val="007F1989"/>
    <w:rsid w:val="007F1BF5"/>
    <w:rsid w:val="007F20B6"/>
    <w:rsid w:val="007F2294"/>
    <w:rsid w:val="007F2730"/>
    <w:rsid w:val="007F2DEC"/>
    <w:rsid w:val="007F3387"/>
    <w:rsid w:val="007F42E9"/>
    <w:rsid w:val="007F4331"/>
    <w:rsid w:val="007F4814"/>
    <w:rsid w:val="007F49A2"/>
    <w:rsid w:val="007F4D99"/>
    <w:rsid w:val="007F5432"/>
    <w:rsid w:val="007F567D"/>
    <w:rsid w:val="007F5C47"/>
    <w:rsid w:val="007F5F56"/>
    <w:rsid w:val="007F652A"/>
    <w:rsid w:val="007F6CF6"/>
    <w:rsid w:val="007F6D8A"/>
    <w:rsid w:val="007F6FB5"/>
    <w:rsid w:val="007F72AE"/>
    <w:rsid w:val="007F7852"/>
    <w:rsid w:val="007F7BB2"/>
    <w:rsid w:val="007F7D40"/>
    <w:rsid w:val="00800293"/>
    <w:rsid w:val="008018CB"/>
    <w:rsid w:val="00801A3D"/>
    <w:rsid w:val="00801A5F"/>
    <w:rsid w:val="00801F5D"/>
    <w:rsid w:val="008028D4"/>
    <w:rsid w:val="008031E4"/>
    <w:rsid w:val="00803502"/>
    <w:rsid w:val="008039D8"/>
    <w:rsid w:val="00803AF7"/>
    <w:rsid w:val="0080429E"/>
    <w:rsid w:val="00804B5D"/>
    <w:rsid w:val="00805451"/>
    <w:rsid w:val="008059C0"/>
    <w:rsid w:val="0080605C"/>
    <w:rsid w:val="008064D6"/>
    <w:rsid w:val="008068A0"/>
    <w:rsid w:val="008068BA"/>
    <w:rsid w:val="00806E3A"/>
    <w:rsid w:val="00807EF2"/>
    <w:rsid w:val="00810C4F"/>
    <w:rsid w:val="00811084"/>
    <w:rsid w:val="00811577"/>
    <w:rsid w:val="008115A1"/>
    <w:rsid w:val="0081174E"/>
    <w:rsid w:val="00811E63"/>
    <w:rsid w:val="00812182"/>
    <w:rsid w:val="008121B7"/>
    <w:rsid w:val="00812A43"/>
    <w:rsid w:val="00813A62"/>
    <w:rsid w:val="00813A79"/>
    <w:rsid w:val="00814653"/>
    <w:rsid w:val="00815125"/>
    <w:rsid w:val="0081568E"/>
    <w:rsid w:val="008164F4"/>
    <w:rsid w:val="008167D1"/>
    <w:rsid w:val="00816A4E"/>
    <w:rsid w:val="00817DBA"/>
    <w:rsid w:val="00820105"/>
    <w:rsid w:val="0082013A"/>
    <w:rsid w:val="0082041C"/>
    <w:rsid w:val="008211F1"/>
    <w:rsid w:val="008215A3"/>
    <w:rsid w:val="00821EDF"/>
    <w:rsid w:val="008220B7"/>
    <w:rsid w:val="008224D1"/>
    <w:rsid w:val="0082262F"/>
    <w:rsid w:val="008229B9"/>
    <w:rsid w:val="00823416"/>
    <w:rsid w:val="00823493"/>
    <w:rsid w:val="008235FA"/>
    <w:rsid w:val="0082378D"/>
    <w:rsid w:val="008243B1"/>
    <w:rsid w:val="00824577"/>
    <w:rsid w:val="00824AE2"/>
    <w:rsid w:val="008255D9"/>
    <w:rsid w:val="00825618"/>
    <w:rsid w:val="00825C34"/>
    <w:rsid w:val="00825F50"/>
    <w:rsid w:val="00826EE2"/>
    <w:rsid w:val="0082764A"/>
    <w:rsid w:val="008278C8"/>
    <w:rsid w:val="008301FA"/>
    <w:rsid w:val="00830E06"/>
    <w:rsid w:val="00832375"/>
    <w:rsid w:val="008325F1"/>
    <w:rsid w:val="0083273F"/>
    <w:rsid w:val="00833474"/>
    <w:rsid w:val="00834215"/>
    <w:rsid w:val="0083483F"/>
    <w:rsid w:val="00834ABB"/>
    <w:rsid w:val="00834BDF"/>
    <w:rsid w:val="00834F8B"/>
    <w:rsid w:val="00835CEC"/>
    <w:rsid w:val="008365BF"/>
    <w:rsid w:val="008369C8"/>
    <w:rsid w:val="00836E18"/>
    <w:rsid w:val="00836E90"/>
    <w:rsid w:val="00837204"/>
    <w:rsid w:val="008378E4"/>
    <w:rsid w:val="008379F5"/>
    <w:rsid w:val="00840134"/>
    <w:rsid w:val="00840230"/>
    <w:rsid w:val="0084040D"/>
    <w:rsid w:val="008406D0"/>
    <w:rsid w:val="008408A7"/>
    <w:rsid w:val="00840A52"/>
    <w:rsid w:val="0084105D"/>
    <w:rsid w:val="008418BC"/>
    <w:rsid w:val="00841AAB"/>
    <w:rsid w:val="00841FAD"/>
    <w:rsid w:val="00841FC9"/>
    <w:rsid w:val="008420EB"/>
    <w:rsid w:val="00842B48"/>
    <w:rsid w:val="00842B65"/>
    <w:rsid w:val="00843039"/>
    <w:rsid w:val="008440B3"/>
    <w:rsid w:val="0084522F"/>
    <w:rsid w:val="008454B4"/>
    <w:rsid w:val="00845798"/>
    <w:rsid w:val="00845F99"/>
    <w:rsid w:val="00846372"/>
    <w:rsid w:val="008464E1"/>
    <w:rsid w:val="00846B8F"/>
    <w:rsid w:val="008470D8"/>
    <w:rsid w:val="008470DC"/>
    <w:rsid w:val="0084725B"/>
    <w:rsid w:val="0084744C"/>
    <w:rsid w:val="0084753D"/>
    <w:rsid w:val="008479E2"/>
    <w:rsid w:val="00847B49"/>
    <w:rsid w:val="008507BC"/>
    <w:rsid w:val="00851AA6"/>
    <w:rsid w:val="00852082"/>
    <w:rsid w:val="008520F0"/>
    <w:rsid w:val="00852541"/>
    <w:rsid w:val="00852588"/>
    <w:rsid w:val="008525D1"/>
    <w:rsid w:val="00852695"/>
    <w:rsid w:val="008528A0"/>
    <w:rsid w:val="008528C7"/>
    <w:rsid w:val="00853442"/>
    <w:rsid w:val="0085359A"/>
    <w:rsid w:val="00853609"/>
    <w:rsid w:val="0085365E"/>
    <w:rsid w:val="008539A1"/>
    <w:rsid w:val="008548B7"/>
    <w:rsid w:val="00854DFE"/>
    <w:rsid w:val="008551F6"/>
    <w:rsid w:val="008562AA"/>
    <w:rsid w:val="00856B7D"/>
    <w:rsid w:val="00856EFB"/>
    <w:rsid w:val="008570DA"/>
    <w:rsid w:val="008571A0"/>
    <w:rsid w:val="008576C2"/>
    <w:rsid w:val="00860294"/>
    <w:rsid w:val="00860BAE"/>
    <w:rsid w:val="008610C9"/>
    <w:rsid w:val="008620D8"/>
    <w:rsid w:val="00862742"/>
    <w:rsid w:val="00862B29"/>
    <w:rsid w:val="00862F26"/>
    <w:rsid w:val="0086384A"/>
    <w:rsid w:val="00863BA7"/>
    <w:rsid w:val="0086435F"/>
    <w:rsid w:val="0086469D"/>
    <w:rsid w:val="008646B8"/>
    <w:rsid w:val="00865341"/>
    <w:rsid w:val="00865A50"/>
    <w:rsid w:val="00866451"/>
    <w:rsid w:val="008669AF"/>
    <w:rsid w:val="0086728B"/>
    <w:rsid w:val="008674C1"/>
    <w:rsid w:val="008677AA"/>
    <w:rsid w:val="008677DB"/>
    <w:rsid w:val="008678CF"/>
    <w:rsid w:val="00867BE6"/>
    <w:rsid w:val="00867EDB"/>
    <w:rsid w:val="008701D0"/>
    <w:rsid w:val="008704D5"/>
    <w:rsid w:val="00870E51"/>
    <w:rsid w:val="008712BA"/>
    <w:rsid w:val="0087145E"/>
    <w:rsid w:val="00871981"/>
    <w:rsid w:val="008720C4"/>
    <w:rsid w:val="008721A0"/>
    <w:rsid w:val="0087269D"/>
    <w:rsid w:val="00872B81"/>
    <w:rsid w:val="00872DCC"/>
    <w:rsid w:val="00872F85"/>
    <w:rsid w:val="0087363E"/>
    <w:rsid w:val="00874251"/>
    <w:rsid w:val="0087455A"/>
    <w:rsid w:val="0087506C"/>
    <w:rsid w:val="00875468"/>
    <w:rsid w:val="00875DBC"/>
    <w:rsid w:val="00875F86"/>
    <w:rsid w:val="0087690D"/>
    <w:rsid w:val="00877291"/>
    <w:rsid w:val="00877C9A"/>
    <w:rsid w:val="00880175"/>
    <w:rsid w:val="00880547"/>
    <w:rsid w:val="00880802"/>
    <w:rsid w:val="008820AF"/>
    <w:rsid w:val="008825BC"/>
    <w:rsid w:val="00882CB9"/>
    <w:rsid w:val="00883191"/>
    <w:rsid w:val="008833BD"/>
    <w:rsid w:val="00883953"/>
    <w:rsid w:val="00884083"/>
    <w:rsid w:val="0088418C"/>
    <w:rsid w:val="00886557"/>
    <w:rsid w:val="008872B7"/>
    <w:rsid w:val="008879EF"/>
    <w:rsid w:val="00887AB8"/>
    <w:rsid w:val="008901D5"/>
    <w:rsid w:val="008905A4"/>
    <w:rsid w:val="00891D97"/>
    <w:rsid w:val="00891FB7"/>
    <w:rsid w:val="008920DD"/>
    <w:rsid w:val="008922F5"/>
    <w:rsid w:val="00892647"/>
    <w:rsid w:val="00894524"/>
    <w:rsid w:val="00894651"/>
    <w:rsid w:val="0089484A"/>
    <w:rsid w:val="00894880"/>
    <w:rsid w:val="00894FF2"/>
    <w:rsid w:val="00895EA8"/>
    <w:rsid w:val="00896926"/>
    <w:rsid w:val="00896E07"/>
    <w:rsid w:val="0089712F"/>
    <w:rsid w:val="00897135"/>
    <w:rsid w:val="00897183"/>
    <w:rsid w:val="0089765D"/>
    <w:rsid w:val="00897B7F"/>
    <w:rsid w:val="008A0D9C"/>
    <w:rsid w:val="008A0E32"/>
    <w:rsid w:val="008A1245"/>
    <w:rsid w:val="008A1293"/>
    <w:rsid w:val="008A1626"/>
    <w:rsid w:val="008A1811"/>
    <w:rsid w:val="008A1F66"/>
    <w:rsid w:val="008A272D"/>
    <w:rsid w:val="008A2B0A"/>
    <w:rsid w:val="008A2DBE"/>
    <w:rsid w:val="008A4312"/>
    <w:rsid w:val="008A4BAE"/>
    <w:rsid w:val="008A4C08"/>
    <w:rsid w:val="008A5406"/>
    <w:rsid w:val="008A575F"/>
    <w:rsid w:val="008A620F"/>
    <w:rsid w:val="008A6402"/>
    <w:rsid w:val="008A6593"/>
    <w:rsid w:val="008A6B21"/>
    <w:rsid w:val="008A6D88"/>
    <w:rsid w:val="008A7413"/>
    <w:rsid w:val="008A7528"/>
    <w:rsid w:val="008A7735"/>
    <w:rsid w:val="008A7CC2"/>
    <w:rsid w:val="008B01A3"/>
    <w:rsid w:val="008B0746"/>
    <w:rsid w:val="008B09EB"/>
    <w:rsid w:val="008B0BCF"/>
    <w:rsid w:val="008B1B2A"/>
    <w:rsid w:val="008B1D47"/>
    <w:rsid w:val="008B1F73"/>
    <w:rsid w:val="008B2893"/>
    <w:rsid w:val="008B29E5"/>
    <w:rsid w:val="008B2E3A"/>
    <w:rsid w:val="008B2FC4"/>
    <w:rsid w:val="008B32D6"/>
    <w:rsid w:val="008B345B"/>
    <w:rsid w:val="008B3900"/>
    <w:rsid w:val="008B4752"/>
    <w:rsid w:val="008B4A90"/>
    <w:rsid w:val="008B55F4"/>
    <w:rsid w:val="008B57E3"/>
    <w:rsid w:val="008B6170"/>
    <w:rsid w:val="008B6262"/>
    <w:rsid w:val="008B6710"/>
    <w:rsid w:val="008B7759"/>
    <w:rsid w:val="008B79B7"/>
    <w:rsid w:val="008C0216"/>
    <w:rsid w:val="008C1834"/>
    <w:rsid w:val="008C1882"/>
    <w:rsid w:val="008C189A"/>
    <w:rsid w:val="008C1EFF"/>
    <w:rsid w:val="008C2351"/>
    <w:rsid w:val="008C2810"/>
    <w:rsid w:val="008C341B"/>
    <w:rsid w:val="008C350E"/>
    <w:rsid w:val="008C36FB"/>
    <w:rsid w:val="008C39BA"/>
    <w:rsid w:val="008C3F05"/>
    <w:rsid w:val="008C4E82"/>
    <w:rsid w:val="008C5620"/>
    <w:rsid w:val="008C5730"/>
    <w:rsid w:val="008C617C"/>
    <w:rsid w:val="008C65DD"/>
    <w:rsid w:val="008C6AAD"/>
    <w:rsid w:val="008D13C2"/>
    <w:rsid w:val="008D16EC"/>
    <w:rsid w:val="008D1ACE"/>
    <w:rsid w:val="008D1B79"/>
    <w:rsid w:val="008D1CE2"/>
    <w:rsid w:val="008D2855"/>
    <w:rsid w:val="008D404E"/>
    <w:rsid w:val="008D42A5"/>
    <w:rsid w:val="008D45AA"/>
    <w:rsid w:val="008D4732"/>
    <w:rsid w:val="008D4FA4"/>
    <w:rsid w:val="008D5386"/>
    <w:rsid w:val="008D58FA"/>
    <w:rsid w:val="008D5CC9"/>
    <w:rsid w:val="008D603E"/>
    <w:rsid w:val="008D679F"/>
    <w:rsid w:val="008D6996"/>
    <w:rsid w:val="008D6FD3"/>
    <w:rsid w:val="008D73EA"/>
    <w:rsid w:val="008D775B"/>
    <w:rsid w:val="008D79A2"/>
    <w:rsid w:val="008E0DB1"/>
    <w:rsid w:val="008E0DC1"/>
    <w:rsid w:val="008E0FD6"/>
    <w:rsid w:val="008E1480"/>
    <w:rsid w:val="008E1585"/>
    <w:rsid w:val="008E1DEF"/>
    <w:rsid w:val="008E4AAB"/>
    <w:rsid w:val="008E4AF8"/>
    <w:rsid w:val="008E4DB8"/>
    <w:rsid w:val="008E4EA7"/>
    <w:rsid w:val="008E51B5"/>
    <w:rsid w:val="008E5363"/>
    <w:rsid w:val="008E5BB0"/>
    <w:rsid w:val="008E663E"/>
    <w:rsid w:val="008F0124"/>
    <w:rsid w:val="008F052E"/>
    <w:rsid w:val="008F0531"/>
    <w:rsid w:val="008F0615"/>
    <w:rsid w:val="008F0A9E"/>
    <w:rsid w:val="008F0F6A"/>
    <w:rsid w:val="008F1688"/>
    <w:rsid w:val="008F1FB0"/>
    <w:rsid w:val="008F2467"/>
    <w:rsid w:val="008F2F0D"/>
    <w:rsid w:val="008F32E8"/>
    <w:rsid w:val="008F339C"/>
    <w:rsid w:val="008F3F00"/>
    <w:rsid w:val="008F3F8C"/>
    <w:rsid w:val="008F43B7"/>
    <w:rsid w:val="008F5050"/>
    <w:rsid w:val="008F767F"/>
    <w:rsid w:val="008F7C4E"/>
    <w:rsid w:val="008F7DDE"/>
    <w:rsid w:val="00901CFA"/>
    <w:rsid w:val="00901DE9"/>
    <w:rsid w:val="00901E0E"/>
    <w:rsid w:val="009020D2"/>
    <w:rsid w:val="009023CD"/>
    <w:rsid w:val="0090298E"/>
    <w:rsid w:val="009033FC"/>
    <w:rsid w:val="009038CB"/>
    <w:rsid w:val="00903ED0"/>
    <w:rsid w:val="00904136"/>
    <w:rsid w:val="00904590"/>
    <w:rsid w:val="00904AC6"/>
    <w:rsid w:val="00904E65"/>
    <w:rsid w:val="00904F24"/>
    <w:rsid w:val="009053C8"/>
    <w:rsid w:val="00905613"/>
    <w:rsid w:val="0090562D"/>
    <w:rsid w:val="009060E8"/>
    <w:rsid w:val="00906962"/>
    <w:rsid w:val="009073F6"/>
    <w:rsid w:val="009079AF"/>
    <w:rsid w:val="00907F19"/>
    <w:rsid w:val="00910204"/>
    <w:rsid w:val="00910299"/>
    <w:rsid w:val="009105C9"/>
    <w:rsid w:val="009109E0"/>
    <w:rsid w:val="00910AE3"/>
    <w:rsid w:val="00910E6D"/>
    <w:rsid w:val="00910EA2"/>
    <w:rsid w:val="00910F0F"/>
    <w:rsid w:val="00911605"/>
    <w:rsid w:val="0091169A"/>
    <w:rsid w:val="0091291E"/>
    <w:rsid w:val="00912967"/>
    <w:rsid w:val="00913AAA"/>
    <w:rsid w:val="00913ED5"/>
    <w:rsid w:val="00914BFF"/>
    <w:rsid w:val="00914DF6"/>
    <w:rsid w:val="00915576"/>
    <w:rsid w:val="009155E0"/>
    <w:rsid w:val="009157CA"/>
    <w:rsid w:val="009162D8"/>
    <w:rsid w:val="009168F1"/>
    <w:rsid w:val="00917163"/>
    <w:rsid w:val="0091777C"/>
    <w:rsid w:val="00917B61"/>
    <w:rsid w:val="00917F1F"/>
    <w:rsid w:val="00920A02"/>
    <w:rsid w:val="00921C34"/>
    <w:rsid w:val="00921E53"/>
    <w:rsid w:val="0092273A"/>
    <w:rsid w:val="009229DA"/>
    <w:rsid w:val="0092353A"/>
    <w:rsid w:val="0092353E"/>
    <w:rsid w:val="00923A3D"/>
    <w:rsid w:val="00923BB2"/>
    <w:rsid w:val="009241D5"/>
    <w:rsid w:val="00924224"/>
    <w:rsid w:val="0092497C"/>
    <w:rsid w:val="00924A82"/>
    <w:rsid w:val="00924B5D"/>
    <w:rsid w:val="00924C58"/>
    <w:rsid w:val="00924F39"/>
    <w:rsid w:val="00925305"/>
    <w:rsid w:val="00925887"/>
    <w:rsid w:val="00927176"/>
    <w:rsid w:val="009279E8"/>
    <w:rsid w:val="00927C22"/>
    <w:rsid w:val="00927DBE"/>
    <w:rsid w:val="00930572"/>
    <w:rsid w:val="00930C2F"/>
    <w:rsid w:val="00930DD2"/>
    <w:rsid w:val="00931B52"/>
    <w:rsid w:val="00931C62"/>
    <w:rsid w:val="0093206A"/>
    <w:rsid w:val="00933185"/>
    <w:rsid w:val="009332A3"/>
    <w:rsid w:val="00933443"/>
    <w:rsid w:val="00933445"/>
    <w:rsid w:val="0093397D"/>
    <w:rsid w:val="009349DA"/>
    <w:rsid w:val="00934BC3"/>
    <w:rsid w:val="0093512E"/>
    <w:rsid w:val="0093695E"/>
    <w:rsid w:val="00936FF7"/>
    <w:rsid w:val="00937F80"/>
    <w:rsid w:val="009409AF"/>
    <w:rsid w:val="00941384"/>
    <w:rsid w:val="00941C73"/>
    <w:rsid w:val="00941C9C"/>
    <w:rsid w:val="00941FFB"/>
    <w:rsid w:val="0094229D"/>
    <w:rsid w:val="009427ED"/>
    <w:rsid w:val="009438E3"/>
    <w:rsid w:val="00943945"/>
    <w:rsid w:val="0094446B"/>
    <w:rsid w:val="00944544"/>
    <w:rsid w:val="009446DE"/>
    <w:rsid w:val="00944F35"/>
    <w:rsid w:val="0094576F"/>
    <w:rsid w:val="00945A3C"/>
    <w:rsid w:val="00946634"/>
    <w:rsid w:val="00946ADC"/>
    <w:rsid w:val="00946DB4"/>
    <w:rsid w:val="00947E45"/>
    <w:rsid w:val="00950645"/>
    <w:rsid w:val="00951290"/>
    <w:rsid w:val="0095154E"/>
    <w:rsid w:val="0095171D"/>
    <w:rsid w:val="00951A26"/>
    <w:rsid w:val="00951A28"/>
    <w:rsid w:val="00951C06"/>
    <w:rsid w:val="00951DC3"/>
    <w:rsid w:val="009530A1"/>
    <w:rsid w:val="009530DE"/>
    <w:rsid w:val="00953B74"/>
    <w:rsid w:val="00953E54"/>
    <w:rsid w:val="009541EA"/>
    <w:rsid w:val="00954B96"/>
    <w:rsid w:val="00954D5D"/>
    <w:rsid w:val="00954E10"/>
    <w:rsid w:val="00954EE5"/>
    <w:rsid w:val="0095565C"/>
    <w:rsid w:val="00955700"/>
    <w:rsid w:val="00955822"/>
    <w:rsid w:val="00955CF8"/>
    <w:rsid w:val="00955E1D"/>
    <w:rsid w:val="00956BA2"/>
    <w:rsid w:val="00956DB7"/>
    <w:rsid w:val="00956F77"/>
    <w:rsid w:val="0095739D"/>
    <w:rsid w:val="00957A26"/>
    <w:rsid w:val="00957FE1"/>
    <w:rsid w:val="00960035"/>
    <w:rsid w:val="0096036E"/>
    <w:rsid w:val="009605BD"/>
    <w:rsid w:val="0096079E"/>
    <w:rsid w:val="009609E3"/>
    <w:rsid w:val="00960CB4"/>
    <w:rsid w:val="00961672"/>
    <w:rsid w:val="00961861"/>
    <w:rsid w:val="009623C1"/>
    <w:rsid w:val="00962A3C"/>
    <w:rsid w:val="00963986"/>
    <w:rsid w:val="00963D36"/>
    <w:rsid w:val="00963D6D"/>
    <w:rsid w:val="00964842"/>
    <w:rsid w:val="00964B6C"/>
    <w:rsid w:val="00964FD9"/>
    <w:rsid w:val="00965A3E"/>
    <w:rsid w:val="00965DDC"/>
    <w:rsid w:val="00966389"/>
    <w:rsid w:val="00966C25"/>
    <w:rsid w:val="00966F0D"/>
    <w:rsid w:val="009671EF"/>
    <w:rsid w:val="00967242"/>
    <w:rsid w:val="00967F21"/>
    <w:rsid w:val="0097002C"/>
    <w:rsid w:val="00970881"/>
    <w:rsid w:val="00971012"/>
    <w:rsid w:val="00971E24"/>
    <w:rsid w:val="00972AA6"/>
    <w:rsid w:val="00973229"/>
    <w:rsid w:val="00973BBF"/>
    <w:rsid w:val="00974880"/>
    <w:rsid w:val="00975261"/>
    <w:rsid w:val="009752BA"/>
    <w:rsid w:val="009752E6"/>
    <w:rsid w:val="009757AC"/>
    <w:rsid w:val="00975C0C"/>
    <w:rsid w:val="00975C55"/>
    <w:rsid w:val="00976C53"/>
    <w:rsid w:val="00976FA1"/>
    <w:rsid w:val="0097718E"/>
    <w:rsid w:val="009771CF"/>
    <w:rsid w:val="00977567"/>
    <w:rsid w:val="00977FD7"/>
    <w:rsid w:val="0098187C"/>
    <w:rsid w:val="009824DC"/>
    <w:rsid w:val="00982A77"/>
    <w:rsid w:val="00982AB7"/>
    <w:rsid w:val="00982B79"/>
    <w:rsid w:val="00983393"/>
    <w:rsid w:val="00983F4C"/>
    <w:rsid w:val="0098502B"/>
    <w:rsid w:val="0098503E"/>
    <w:rsid w:val="00985B3A"/>
    <w:rsid w:val="00985B74"/>
    <w:rsid w:val="00986BD3"/>
    <w:rsid w:val="0098765B"/>
    <w:rsid w:val="0098785F"/>
    <w:rsid w:val="009903D3"/>
    <w:rsid w:val="00990802"/>
    <w:rsid w:val="00990C7C"/>
    <w:rsid w:val="00990CC6"/>
    <w:rsid w:val="00990D7A"/>
    <w:rsid w:val="00991166"/>
    <w:rsid w:val="009911FD"/>
    <w:rsid w:val="00991941"/>
    <w:rsid w:val="00992051"/>
    <w:rsid w:val="009921AC"/>
    <w:rsid w:val="00992323"/>
    <w:rsid w:val="00993178"/>
    <w:rsid w:val="00994FFA"/>
    <w:rsid w:val="0099503D"/>
    <w:rsid w:val="0099565B"/>
    <w:rsid w:val="009966A0"/>
    <w:rsid w:val="009969AA"/>
    <w:rsid w:val="0099742A"/>
    <w:rsid w:val="009978FF"/>
    <w:rsid w:val="00997C12"/>
    <w:rsid w:val="00997E7F"/>
    <w:rsid w:val="009A0498"/>
    <w:rsid w:val="009A067E"/>
    <w:rsid w:val="009A10EF"/>
    <w:rsid w:val="009A115E"/>
    <w:rsid w:val="009A1C90"/>
    <w:rsid w:val="009A2A0E"/>
    <w:rsid w:val="009A32FF"/>
    <w:rsid w:val="009A3525"/>
    <w:rsid w:val="009A3FCA"/>
    <w:rsid w:val="009A4092"/>
    <w:rsid w:val="009A428D"/>
    <w:rsid w:val="009A4294"/>
    <w:rsid w:val="009A4BCB"/>
    <w:rsid w:val="009A5032"/>
    <w:rsid w:val="009A5F2F"/>
    <w:rsid w:val="009A6238"/>
    <w:rsid w:val="009A6276"/>
    <w:rsid w:val="009A63E3"/>
    <w:rsid w:val="009A63FE"/>
    <w:rsid w:val="009A64A1"/>
    <w:rsid w:val="009A6DC9"/>
    <w:rsid w:val="009A7765"/>
    <w:rsid w:val="009A7BA2"/>
    <w:rsid w:val="009A7D86"/>
    <w:rsid w:val="009B0691"/>
    <w:rsid w:val="009B08E6"/>
    <w:rsid w:val="009B09BB"/>
    <w:rsid w:val="009B1067"/>
    <w:rsid w:val="009B1142"/>
    <w:rsid w:val="009B2100"/>
    <w:rsid w:val="009B214F"/>
    <w:rsid w:val="009B28C6"/>
    <w:rsid w:val="009B2EA1"/>
    <w:rsid w:val="009B2FC6"/>
    <w:rsid w:val="009B3583"/>
    <w:rsid w:val="009B3D43"/>
    <w:rsid w:val="009B402E"/>
    <w:rsid w:val="009B425C"/>
    <w:rsid w:val="009B470D"/>
    <w:rsid w:val="009B49F6"/>
    <w:rsid w:val="009B5689"/>
    <w:rsid w:val="009B601F"/>
    <w:rsid w:val="009B615C"/>
    <w:rsid w:val="009B63B0"/>
    <w:rsid w:val="009B68C8"/>
    <w:rsid w:val="009B6AFD"/>
    <w:rsid w:val="009B6B81"/>
    <w:rsid w:val="009B718A"/>
    <w:rsid w:val="009B76F1"/>
    <w:rsid w:val="009B7814"/>
    <w:rsid w:val="009B7DC3"/>
    <w:rsid w:val="009C00D5"/>
    <w:rsid w:val="009C025F"/>
    <w:rsid w:val="009C037D"/>
    <w:rsid w:val="009C0892"/>
    <w:rsid w:val="009C0967"/>
    <w:rsid w:val="009C116D"/>
    <w:rsid w:val="009C13CF"/>
    <w:rsid w:val="009C14BC"/>
    <w:rsid w:val="009C2EDB"/>
    <w:rsid w:val="009C32A6"/>
    <w:rsid w:val="009C37C2"/>
    <w:rsid w:val="009C3DB4"/>
    <w:rsid w:val="009C40F8"/>
    <w:rsid w:val="009C429F"/>
    <w:rsid w:val="009C5BC9"/>
    <w:rsid w:val="009C5CFB"/>
    <w:rsid w:val="009C5E9F"/>
    <w:rsid w:val="009C680C"/>
    <w:rsid w:val="009C6DD6"/>
    <w:rsid w:val="009C6E69"/>
    <w:rsid w:val="009C71F3"/>
    <w:rsid w:val="009C77AC"/>
    <w:rsid w:val="009C796F"/>
    <w:rsid w:val="009C7A78"/>
    <w:rsid w:val="009D0CB8"/>
    <w:rsid w:val="009D17CE"/>
    <w:rsid w:val="009D18EE"/>
    <w:rsid w:val="009D1ABE"/>
    <w:rsid w:val="009D245E"/>
    <w:rsid w:val="009D271D"/>
    <w:rsid w:val="009D288D"/>
    <w:rsid w:val="009D3AE0"/>
    <w:rsid w:val="009D401F"/>
    <w:rsid w:val="009D4157"/>
    <w:rsid w:val="009D47B2"/>
    <w:rsid w:val="009D5442"/>
    <w:rsid w:val="009D5A1B"/>
    <w:rsid w:val="009D5F56"/>
    <w:rsid w:val="009D5F5E"/>
    <w:rsid w:val="009D6D83"/>
    <w:rsid w:val="009D6F5D"/>
    <w:rsid w:val="009D7BF3"/>
    <w:rsid w:val="009D7D56"/>
    <w:rsid w:val="009E0285"/>
    <w:rsid w:val="009E0505"/>
    <w:rsid w:val="009E05CF"/>
    <w:rsid w:val="009E093D"/>
    <w:rsid w:val="009E0A88"/>
    <w:rsid w:val="009E133D"/>
    <w:rsid w:val="009E1392"/>
    <w:rsid w:val="009E17D5"/>
    <w:rsid w:val="009E2026"/>
    <w:rsid w:val="009E2210"/>
    <w:rsid w:val="009E3144"/>
    <w:rsid w:val="009E3513"/>
    <w:rsid w:val="009E358A"/>
    <w:rsid w:val="009E384A"/>
    <w:rsid w:val="009E3FF4"/>
    <w:rsid w:val="009E45B7"/>
    <w:rsid w:val="009E4925"/>
    <w:rsid w:val="009E4964"/>
    <w:rsid w:val="009E4C8C"/>
    <w:rsid w:val="009E4E7D"/>
    <w:rsid w:val="009E4FB8"/>
    <w:rsid w:val="009E5061"/>
    <w:rsid w:val="009E5414"/>
    <w:rsid w:val="009E5430"/>
    <w:rsid w:val="009E5714"/>
    <w:rsid w:val="009E5CD7"/>
    <w:rsid w:val="009E6E1F"/>
    <w:rsid w:val="009F032B"/>
    <w:rsid w:val="009F0506"/>
    <w:rsid w:val="009F07ED"/>
    <w:rsid w:val="009F0983"/>
    <w:rsid w:val="009F1C62"/>
    <w:rsid w:val="009F2465"/>
    <w:rsid w:val="009F320A"/>
    <w:rsid w:val="009F32FE"/>
    <w:rsid w:val="009F421E"/>
    <w:rsid w:val="009F4413"/>
    <w:rsid w:val="009F4692"/>
    <w:rsid w:val="009F4FD2"/>
    <w:rsid w:val="009F50A1"/>
    <w:rsid w:val="009F5512"/>
    <w:rsid w:val="009F5B87"/>
    <w:rsid w:val="009F5B8E"/>
    <w:rsid w:val="009F6095"/>
    <w:rsid w:val="009F670B"/>
    <w:rsid w:val="009F6B2E"/>
    <w:rsid w:val="009F7CC6"/>
    <w:rsid w:val="009F7CF2"/>
    <w:rsid w:val="00A006F6"/>
    <w:rsid w:val="00A008C9"/>
    <w:rsid w:val="00A00B77"/>
    <w:rsid w:val="00A010E9"/>
    <w:rsid w:val="00A011EA"/>
    <w:rsid w:val="00A019AF"/>
    <w:rsid w:val="00A01BB6"/>
    <w:rsid w:val="00A01BFF"/>
    <w:rsid w:val="00A02863"/>
    <w:rsid w:val="00A028A9"/>
    <w:rsid w:val="00A02C84"/>
    <w:rsid w:val="00A0335C"/>
    <w:rsid w:val="00A033D3"/>
    <w:rsid w:val="00A03401"/>
    <w:rsid w:val="00A03862"/>
    <w:rsid w:val="00A03C82"/>
    <w:rsid w:val="00A04409"/>
    <w:rsid w:val="00A04428"/>
    <w:rsid w:val="00A04B12"/>
    <w:rsid w:val="00A05089"/>
    <w:rsid w:val="00A050F5"/>
    <w:rsid w:val="00A063F2"/>
    <w:rsid w:val="00A066AD"/>
    <w:rsid w:val="00A0767D"/>
    <w:rsid w:val="00A07D71"/>
    <w:rsid w:val="00A10042"/>
    <w:rsid w:val="00A100DD"/>
    <w:rsid w:val="00A10869"/>
    <w:rsid w:val="00A110D7"/>
    <w:rsid w:val="00A1143E"/>
    <w:rsid w:val="00A118E5"/>
    <w:rsid w:val="00A12EEF"/>
    <w:rsid w:val="00A12FA8"/>
    <w:rsid w:val="00A13251"/>
    <w:rsid w:val="00A14375"/>
    <w:rsid w:val="00A1542F"/>
    <w:rsid w:val="00A154AC"/>
    <w:rsid w:val="00A15AC6"/>
    <w:rsid w:val="00A15BCA"/>
    <w:rsid w:val="00A1659B"/>
    <w:rsid w:val="00A174BF"/>
    <w:rsid w:val="00A200B2"/>
    <w:rsid w:val="00A201FD"/>
    <w:rsid w:val="00A20B37"/>
    <w:rsid w:val="00A20B44"/>
    <w:rsid w:val="00A21786"/>
    <w:rsid w:val="00A21C26"/>
    <w:rsid w:val="00A22A15"/>
    <w:rsid w:val="00A2305E"/>
    <w:rsid w:val="00A23789"/>
    <w:rsid w:val="00A23EAB"/>
    <w:rsid w:val="00A245AC"/>
    <w:rsid w:val="00A24807"/>
    <w:rsid w:val="00A248DB"/>
    <w:rsid w:val="00A24A1D"/>
    <w:rsid w:val="00A253EB"/>
    <w:rsid w:val="00A25AD1"/>
    <w:rsid w:val="00A25F29"/>
    <w:rsid w:val="00A26221"/>
    <w:rsid w:val="00A2630E"/>
    <w:rsid w:val="00A268BA"/>
    <w:rsid w:val="00A26DE5"/>
    <w:rsid w:val="00A27726"/>
    <w:rsid w:val="00A27C1F"/>
    <w:rsid w:val="00A30CF7"/>
    <w:rsid w:val="00A30D6E"/>
    <w:rsid w:val="00A313FA"/>
    <w:rsid w:val="00A3224A"/>
    <w:rsid w:val="00A333A1"/>
    <w:rsid w:val="00A334F0"/>
    <w:rsid w:val="00A33620"/>
    <w:rsid w:val="00A348B4"/>
    <w:rsid w:val="00A3492D"/>
    <w:rsid w:val="00A3557B"/>
    <w:rsid w:val="00A355E5"/>
    <w:rsid w:val="00A355EB"/>
    <w:rsid w:val="00A35B39"/>
    <w:rsid w:val="00A35BEA"/>
    <w:rsid w:val="00A35CF8"/>
    <w:rsid w:val="00A36226"/>
    <w:rsid w:val="00A3628F"/>
    <w:rsid w:val="00A362EC"/>
    <w:rsid w:val="00A36E68"/>
    <w:rsid w:val="00A370AB"/>
    <w:rsid w:val="00A376F4"/>
    <w:rsid w:val="00A37A94"/>
    <w:rsid w:val="00A37B2A"/>
    <w:rsid w:val="00A406CA"/>
    <w:rsid w:val="00A40C19"/>
    <w:rsid w:val="00A40EDD"/>
    <w:rsid w:val="00A41837"/>
    <w:rsid w:val="00A41927"/>
    <w:rsid w:val="00A41B14"/>
    <w:rsid w:val="00A429CA"/>
    <w:rsid w:val="00A42B82"/>
    <w:rsid w:val="00A42E6E"/>
    <w:rsid w:val="00A4304C"/>
    <w:rsid w:val="00A43299"/>
    <w:rsid w:val="00A43E3D"/>
    <w:rsid w:val="00A44674"/>
    <w:rsid w:val="00A448D0"/>
    <w:rsid w:val="00A44F7B"/>
    <w:rsid w:val="00A45CA3"/>
    <w:rsid w:val="00A45CCB"/>
    <w:rsid w:val="00A4645D"/>
    <w:rsid w:val="00A467BA"/>
    <w:rsid w:val="00A470C3"/>
    <w:rsid w:val="00A47297"/>
    <w:rsid w:val="00A475A5"/>
    <w:rsid w:val="00A475E9"/>
    <w:rsid w:val="00A50406"/>
    <w:rsid w:val="00A50741"/>
    <w:rsid w:val="00A51084"/>
    <w:rsid w:val="00A5250A"/>
    <w:rsid w:val="00A52E65"/>
    <w:rsid w:val="00A55225"/>
    <w:rsid w:val="00A560CD"/>
    <w:rsid w:val="00A56C53"/>
    <w:rsid w:val="00A56D77"/>
    <w:rsid w:val="00A578A7"/>
    <w:rsid w:val="00A57E04"/>
    <w:rsid w:val="00A6007E"/>
    <w:rsid w:val="00A6049B"/>
    <w:rsid w:val="00A608BF"/>
    <w:rsid w:val="00A60AFC"/>
    <w:rsid w:val="00A60B21"/>
    <w:rsid w:val="00A60EBE"/>
    <w:rsid w:val="00A6187B"/>
    <w:rsid w:val="00A626AA"/>
    <w:rsid w:val="00A62F96"/>
    <w:rsid w:val="00A62FAD"/>
    <w:rsid w:val="00A63300"/>
    <w:rsid w:val="00A633AE"/>
    <w:rsid w:val="00A63A40"/>
    <w:rsid w:val="00A63C0F"/>
    <w:rsid w:val="00A640F7"/>
    <w:rsid w:val="00A647A0"/>
    <w:rsid w:val="00A64B14"/>
    <w:rsid w:val="00A64C4A"/>
    <w:rsid w:val="00A64CFD"/>
    <w:rsid w:val="00A64DB5"/>
    <w:rsid w:val="00A64E8D"/>
    <w:rsid w:val="00A6510D"/>
    <w:rsid w:val="00A65EE0"/>
    <w:rsid w:val="00A663D5"/>
    <w:rsid w:val="00A67A49"/>
    <w:rsid w:val="00A70640"/>
    <w:rsid w:val="00A709CC"/>
    <w:rsid w:val="00A70F73"/>
    <w:rsid w:val="00A71069"/>
    <w:rsid w:val="00A72048"/>
    <w:rsid w:val="00A725F8"/>
    <w:rsid w:val="00A726E7"/>
    <w:rsid w:val="00A737E6"/>
    <w:rsid w:val="00A73AA2"/>
    <w:rsid w:val="00A73EDC"/>
    <w:rsid w:val="00A74096"/>
    <w:rsid w:val="00A743DC"/>
    <w:rsid w:val="00A74611"/>
    <w:rsid w:val="00A74E10"/>
    <w:rsid w:val="00A75311"/>
    <w:rsid w:val="00A755C8"/>
    <w:rsid w:val="00A7626A"/>
    <w:rsid w:val="00A76661"/>
    <w:rsid w:val="00A76FC8"/>
    <w:rsid w:val="00A77049"/>
    <w:rsid w:val="00A77092"/>
    <w:rsid w:val="00A771FD"/>
    <w:rsid w:val="00A779E1"/>
    <w:rsid w:val="00A80582"/>
    <w:rsid w:val="00A807DB"/>
    <w:rsid w:val="00A80D63"/>
    <w:rsid w:val="00A81499"/>
    <w:rsid w:val="00A8151F"/>
    <w:rsid w:val="00A816B0"/>
    <w:rsid w:val="00A81E33"/>
    <w:rsid w:val="00A827CC"/>
    <w:rsid w:val="00A82C69"/>
    <w:rsid w:val="00A82EC7"/>
    <w:rsid w:val="00A830C1"/>
    <w:rsid w:val="00A832BA"/>
    <w:rsid w:val="00A832F7"/>
    <w:rsid w:val="00A8354F"/>
    <w:rsid w:val="00A83589"/>
    <w:rsid w:val="00A83D0B"/>
    <w:rsid w:val="00A84711"/>
    <w:rsid w:val="00A85099"/>
    <w:rsid w:val="00A8547F"/>
    <w:rsid w:val="00A859CD"/>
    <w:rsid w:val="00A85B6B"/>
    <w:rsid w:val="00A85C99"/>
    <w:rsid w:val="00A85CAA"/>
    <w:rsid w:val="00A85F3E"/>
    <w:rsid w:val="00A85FE6"/>
    <w:rsid w:val="00A86BBA"/>
    <w:rsid w:val="00A86F0B"/>
    <w:rsid w:val="00A87431"/>
    <w:rsid w:val="00A876E1"/>
    <w:rsid w:val="00A8790E"/>
    <w:rsid w:val="00A87FC3"/>
    <w:rsid w:val="00A901BC"/>
    <w:rsid w:val="00A90D60"/>
    <w:rsid w:val="00A9128B"/>
    <w:rsid w:val="00A91469"/>
    <w:rsid w:val="00A93371"/>
    <w:rsid w:val="00A94B11"/>
    <w:rsid w:val="00A94B92"/>
    <w:rsid w:val="00A95B08"/>
    <w:rsid w:val="00A95DA1"/>
    <w:rsid w:val="00A9640B"/>
    <w:rsid w:val="00A96C98"/>
    <w:rsid w:val="00A9765A"/>
    <w:rsid w:val="00A97DF7"/>
    <w:rsid w:val="00AA1101"/>
    <w:rsid w:val="00AA154B"/>
    <w:rsid w:val="00AA1A15"/>
    <w:rsid w:val="00AA1FD9"/>
    <w:rsid w:val="00AA2155"/>
    <w:rsid w:val="00AA2542"/>
    <w:rsid w:val="00AA2827"/>
    <w:rsid w:val="00AA2EDA"/>
    <w:rsid w:val="00AA33F5"/>
    <w:rsid w:val="00AA3A9C"/>
    <w:rsid w:val="00AA400E"/>
    <w:rsid w:val="00AA427F"/>
    <w:rsid w:val="00AA4812"/>
    <w:rsid w:val="00AA4E20"/>
    <w:rsid w:val="00AA5215"/>
    <w:rsid w:val="00AA5C3E"/>
    <w:rsid w:val="00AA64B5"/>
    <w:rsid w:val="00AA6EA2"/>
    <w:rsid w:val="00AA727F"/>
    <w:rsid w:val="00AB0919"/>
    <w:rsid w:val="00AB0F34"/>
    <w:rsid w:val="00AB112F"/>
    <w:rsid w:val="00AB1201"/>
    <w:rsid w:val="00AB12F6"/>
    <w:rsid w:val="00AB1F2E"/>
    <w:rsid w:val="00AB363F"/>
    <w:rsid w:val="00AB3746"/>
    <w:rsid w:val="00AB3CA2"/>
    <w:rsid w:val="00AB4218"/>
    <w:rsid w:val="00AB473E"/>
    <w:rsid w:val="00AB4F8C"/>
    <w:rsid w:val="00AB5804"/>
    <w:rsid w:val="00AB594F"/>
    <w:rsid w:val="00AB5CD3"/>
    <w:rsid w:val="00AB60E7"/>
    <w:rsid w:val="00AB643F"/>
    <w:rsid w:val="00AB653F"/>
    <w:rsid w:val="00AB6832"/>
    <w:rsid w:val="00AB7FE8"/>
    <w:rsid w:val="00AC0432"/>
    <w:rsid w:val="00AC0D4D"/>
    <w:rsid w:val="00AC10A4"/>
    <w:rsid w:val="00AC276B"/>
    <w:rsid w:val="00AC308D"/>
    <w:rsid w:val="00AC3857"/>
    <w:rsid w:val="00AC392E"/>
    <w:rsid w:val="00AC41D8"/>
    <w:rsid w:val="00AC480F"/>
    <w:rsid w:val="00AC493D"/>
    <w:rsid w:val="00AC4B9D"/>
    <w:rsid w:val="00AC4CF9"/>
    <w:rsid w:val="00AC4FDC"/>
    <w:rsid w:val="00AC5253"/>
    <w:rsid w:val="00AC5574"/>
    <w:rsid w:val="00AC580B"/>
    <w:rsid w:val="00AC5A4C"/>
    <w:rsid w:val="00AC5D4D"/>
    <w:rsid w:val="00AC69EC"/>
    <w:rsid w:val="00AC6BFB"/>
    <w:rsid w:val="00AD0980"/>
    <w:rsid w:val="00AD0AAB"/>
    <w:rsid w:val="00AD0CB8"/>
    <w:rsid w:val="00AD11AD"/>
    <w:rsid w:val="00AD15E6"/>
    <w:rsid w:val="00AD21C3"/>
    <w:rsid w:val="00AD26BD"/>
    <w:rsid w:val="00AD27FC"/>
    <w:rsid w:val="00AD2BEA"/>
    <w:rsid w:val="00AD3EC1"/>
    <w:rsid w:val="00AD4809"/>
    <w:rsid w:val="00AD54F5"/>
    <w:rsid w:val="00AD592A"/>
    <w:rsid w:val="00AD5BF2"/>
    <w:rsid w:val="00AD5CE5"/>
    <w:rsid w:val="00AD5D1D"/>
    <w:rsid w:val="00AD6258"/>
    <w:rsid w:val="00AD638D"/>
    <w:rsid w:val="00AD63E0"/>
    <w:rsid w:val="00AD6FD6"/>
    <w:rsid w:val="00AD7083"/>
    <w:rsid w:val="00AD755C"/>
    <w:rsid w:val="00AD7A26"/>
    <w:rsid w:val="00AE0192"/>
    <w:rsid w:val="00AE1533"/>
    <w:rsid w:val="00AE17F9"/>
    <w:rsid w:val="00AE19C9"/>
    <w:rsid w:val="00AE2397"/>
    <w:rsid w:val="00AE2723"/>
    <w:rsid w:val="00AE335E"/>
    <w:rsid w:val="00AE3415"/>
    <w:rsid w:val="00AE3670"/>
    <w:rsid w:val="00AE3AFC"/>
    <w:rsid w:val="00AE44E8"/>
    <w:rsid w:val="00AE4741"/>
    <w:rsid w:val="00AE475D"/>
    <w:rsid w:val="00AE4A23"/>
    <w:rsid w:val="00AE4F64"/>
    <w:rsid w:val="00AE507C"/>
    <w:rsid w:val="00AE52C2"/>
    <w:rsid w:val="00AE5354"/>
    <w:rsid w:val="00AE54A0"/>
    <w:rsid w:val="00AE5753"/>
    <w:rsid w:val="00AE5838"/>
    <w:rsid w:val="00AE6006"/>
    <w:rsid w:val="00AE6736"/>
    <w:rsid w:val="00AE67D3"/>
    <w:rsid w:val="00AE684A"/>
    <w:rsid w:val="00AE6A4B"/>
    <w:rsid w:val="00AE6F92"/>
    <w:rsid w:val="00AF05FC"/>
    <w:rsid w:val="00AF0F24"/>
    <w:rsid w:val="00AF0F87"/>
    <w:rsid w:val="00AF259D"/>
    <w:rsid w:val="00AF2710"/>
    <w:rsid w:val="00AF2F7B"/>
    <w:rsid w:val="00AF3678"/>
    <w:rsid w:val="00AF36A0"/>
    <w:rsid w:val="00AF3A08"/>
    <w:rsid w:val="00AF3C33"/>
    <w:rsid w:val="00AF3D15"/>
    <w:rsid w:val="00AF4033"/>
    <w:rsid w:val="00AF4442"/>
    <w:rsid w:val="00AF4C6D"/>
    <w:rsid w:val="00AF586C"/>
    <w:rsid w:val="00AF607F"/>
    <w:rsid w:val="00AF620C"/>
    <w:rsid w:val="00AF70FD"/>
    <w:rsid w:val="00AF71BC"/>
    <w:rsid w:val="00B00809"/>
    <w:rsid w:val="00B00B8C"/>
    <w:rsid w:val="00B012CB"/>
    <w:rsid w:val="00B019A3"/>
    <w:rsid w:val="00B01A59"/>
    <w:rsid w:val="00B01ADE"/>
    <w:rsid w:val="00B01B12"/>
    <w:rsid w:val="00B02172"/>
    <w:rsid w:val="00B03C63"/>
    <w:rsid w:val="00B03F07"/>
    <w:rsid w:val="00B03F72"/>
    <w:rsid w:val="00B0415A"/>
    <w:rsid w:val="00B046A1"/>
    <w:rsid w:val="00B04805"/>
    <w:rsid w:val="00B04C07"/>
    <w:rsid w:val="00B04C85"/>
    <w:rsid w:val="00B0522F"/>
    <w:rsid w:val="00B058F7"/>
    <w:rsid w:val="00B05927"/>
    <w:rsid w:val="00B05C2F"/>
    <w:rsid w:val="00B06BF3"/>
    <w:rsid w:val="00B06FC9"/>
    <w:rsid w:val="00B071DB"/>
    <w:rsid w:val="00B07E09"/>
    <w:rsid w:val="00B100E1"/>
    <w:rsid w:val="00B10156"/>
    <w:rsid w:val="00B10C20"/>
    <w:rsid w:val="00B1155B"/>
    <w:rsid w:val="00B11656"/>
    <w:rsid w:val="00B118AB"/>
    <w:rsid w:val="00B11A93"/>
    <w:rsid w:val="00B12347"/>
    <w:rsid w:val="00B123F6"/>
    <w:rsid w:val="00B1251E"/>
    <w:rsid w:val="00B12526"/>
    <w:rsid w:val="00B12644"/>
    <w:rsid w:val="00B126A1"/>
    <w:rsid w:val="00B12CEA"/>
    <w:rsid w:val="00B12DDB"/>
    <w:rsid w:val="00B14005"/>
    <w:rsid w:val="00B1447F"/>
    <w:rsid w:val="00B14BB7"/>
    <w:rsid w:val="00B150F7"/>
    <w:rsid w:val="00B15AA9"/>
    <w:rsid w:val="00B15C53"/>
    <w:rsid w:val="00B173C5"/>
    <w:rsid w:val="00B1783D"/>
    <w:rsid w:val="00B178C0"/>
    <w:rsid w:val="00B17978"/>
    <w:rsid w:val="00B2039A"/>
    <w:rsid w:val="00B203A4"/>
    <w:rsid w:val="00B20731"/>
    <w:rsid w:val="00B207B2"/>
    <w:rsid w:val="00B212B6"/>
    <w:rsid w:val="00B2151C"/>
    <w:rsid w:val="00B21523"/>
    <w:rsid w:val="00B21982"/>
    <w:rsid w:val="00B21FC7"/>
    <w:rsid w:val="00B22276"/>
    <w:rsid w:val="00B23374"/>
    <w:rsid w:val="00B238E4"/>
    <w:rsid w:val="00B23913"/>
    <w:rsid w:val="00B23B91"/>
    <w:rsid w:val="00B23C87"/>
    <w:rsid w:val="00B23DC0"/>
    <w:rsid w:val="00B24401"/>
    <w:rsid w:val="00B24CCB"/>
    <w:rsid w:val="00B24E3B"/>
    <w:rsid w:val="00B253A9"/>
    <w:rsid w:val="00B253BC"/>
    <w:rsid w:val="00B25998"/>
    <w:rsid w:val="00B25BC6"/>
    <w:rsid w:val="00B26016"/>
    <w:rsid w:val="00B26144"/>
    <w:rsid w:val="00B265C4"/>
    <w:rsid w:val="00B2689D"/>
    <w:rsid w:val="00B26B31"/>
    <w:rsid w:val="00B26D7C"/>
    <w:rsid w:val="00B27943"/>
    <w:rsid w:val="00B27B70"/>
    <w:rsid w:val="00B3053E"/>
    <w:rsid w:val="00B30540"/>
    <w:rsid w:val="00B307FF"/>
    <w:rsid w:val="00B30ACA"/>
    <w:rsid w:val="00B30E2F"/>
    <w:rsid w:val="00B30FE9"/>
    <w:rsid w:val="00B3194A"/>
    <w:rsid w:val="00B31A70"/>
    <w:rsid w:val="00B31ED4"/>
    <w:rsid w:val="00B3250F"/>
    <w:rsid w:val="00B32BE5"/>
    <w:rsid w:val="00B32FCF"/>
    <w:rsid w:val="00B3381D"/>
    <w:rsid w:val="00B33D1C"/>
    <w:rsid w:val="00B34BCC"/>
    <w:rsid w:val="00B34E21"/>
    <w:rsid w:val="00B35099"/>
    <w:rsid w:val="00B35462"/>
    <w:rsid w:val="00B360CD"/>
    <w:rsid w:val="00B36419"/>
    <w:rsid w:val="00B36539"/>
    <w:rsid w:val="00B36806"/>
    <w:rsid w:val="00B371C9"/>
    <w:rsid w:val="00B37219"/>
    <w:rsid w:val="00B379DE"/>
    <w:rsid w:val="00B37CA5"/>
    <w:rsid w:val="00B37CE9"/>
    <w:rsid w:val="00B400D7"/>
    <w:rsid w:val="00B405D3"/>
    <w:rsid w:val="00B40C3E"/>
    <w:rsid w:val="00B40D84"/>
    <w:rsid w:val="00B40F1A"/>
    <w:rsid w:val="00B41866"/>
    <w:rsid w:val="00B41B38"/>
    <w:rsid w:val="00B4201A"/>
    <w:rsid w:val="00B42922"/>
    <w:rsid w:val="00B42B13"/>
    <w:rsid w:val="00B42BB2"/>
    <w:rsid w:val="00B42E58"/>
    <w:rsid w:val="00B43843"/>
    <w:rsid w:val="00B44488"/>
    <w:rsid w:val="00B445C1"/>
    <w:rsid w:val="00B4575C"/>
    <w:rsid w:val="00B45B20"/>
    <w:rsid w:val="00B45B97"/>
    <w:rsid w:val="00B4626F"/>
    <w:rsid w:val="00B46F47"/>
    <w:rsid w:val="00B47059"/>
    <w:rsid w:val="00B470C6"/>
    <w:rsid w:val="00B470EB"/>
    <w:rsid w:val="00B472BD"/>
    <w:rsid w:val="00B47B9D"/>
    <w:rsid w:val="00B5046E"/>
    <w:rsid w:val="00B505C0"/>
    <w:rsid w:val="00B505D5"/>
    <w:rsid w:val="00B5075B"/>
    <w:rsid w:val="00B507D0"/>
    <w:rsid w:val="00B50942"/>
    <w:rsid w:val="00B50A35"/>
    <w:rsid w:val="00B51783"/>
    <w:rsid w:val="00B5206A"/>
    <w:rsid w:val="00B52A32"/>
    <w:rsid w:val="00B52A3E"/>
    <w:rsid w:val="00B52A66"/>
    <w:rsid w:val="00B53197"/>
    <w:rsid w:val="00B538BB"/>
    <w:rsid w:val="00B53A7A"/>
    <w:rsid w:val="00B54681"/>
    <w:rsid w:val="00B54A31"/>
    <w:rsid w:val="00B54BA2"/>
    <w:rsid w:val="00B552A6"/>
    <w:rsid w:val="00B55738"/>
    <w:rsid w:val="00B5619D"/>
    <w:rsid w:val="00B56727"/>
    <w:rsid w:val="00B56AF6"/>
    <w:rsid w:val="00B570C1"/>
    <w:rsid w:val="00B57FDA"/>
    <w:rsid w:val="00B6043D"/>
    <w:rsid w:val="00B609CC"/>
    <w:rsid w:val="00B60C71"/>
    <w:rsid w:val="00B60EFB"/>
    <w:rsid w:val="00B61381"/>
    <w:rsid w:val="00B618B7"/>
    <w:rsid w:val="00B61E3A"/>
    <w:rsid w:val="00B62EF9"/>
    <w:rsid w:val="00B63790"/>
    <w:rsid w:val="00B63886"/>
    <w:rsid w:val="00B63F99"/>
    <w:rsid w:val="00B645DB"/>
    <w:rsid w:val="00B645E3"/>
    <w:rsid w:val="00B65324"/>
    <w:rsid w:val="00B65B97"/>
    <w:rsid w:val="00B6720F"/>
    <w:rsid w:val="00B67333"/>
    <w:rsid w:val="00B674DC"/>
    <w:rsid w:val="00B679A6"/>
    <w:rsid w:val="00B67FA9"/>
    <w:rsid w:val="00B70119"/>
    <w:rsid w:val="00B704FE"/>
    <w:rsid w:val="00B70B7F"/>
    <w:rsid w:val="00B716F3"/>
    <w:rsid w:val="00B71AA7"/>
    <w:rsid w:val="00B721E9"/>
    <w:rsid w:val="00B72B11"/>
    <w:rsid w:val="00B72E87"/>
    <w:rsid w:val="00B73513"/>
    <w:rsid w:val="00B73B0A"/>
    <w:rsid w:val="00B73D75"/>
    <w:rsid w:val="00B73ED7"/>
    <w:rsid w:val="00B74099"/>
    <w:rsid w:val="00B742AE"/>
    <w:rsid w:val="00B75D6C"/>
    <w:rsid w:val="00B760EA"/>
    <w:rsid w:val="00B7625F"/>
    <w:rsid w:val="00B7670A"/>
    <w:rsid w:val="00B76985"/>
    <w:rsid w:val="00B772BA"/>
    <w:rsid w:val="00B7756F"/>
    <w:rsid w:val="00B77CEE"/>
    <w:rsid w:val="00B801D6"/>
    <w:rsid w:val="00B80274"/>
    <w:rsid w:val="00B80A34"/>
    <w:rsid w:val="00B81AB5"/>
    <w:rsid w:val="00B81FDB"/>
    <w:rsid w:val="00B822B1"/>
    <w:rsid w:val="00B82440"/>
    <w:rsid w:val="00B82AF8"/>
    <w:rsid w:val="00B832C1"/>
    <w:rsid w:val="00B839D3"/>
    <w:rsid w:val="00B843EE"/>
    <w:rsid w:val="00B8582E"/>
    <w:rsid w:val="00B87110"/>
    <w:rsid w:val="00B87624"/>
    <w:rsid w:val="00B900F9"/>
    <w:rsid w:val="00B900FB"/>
    <w:rsid w:val="00B9029B"/>
    <w:rsid w:val="00B907D7"/>
    <w:rsid w:val="00B90BB4"/>
    <w:rsid w:val="00B90C6E"/>
    <w:rsid w:val="00B91612"/>
    <w:rsid w:val="00B9168C"/>
    <w:rsid w:val="00B91B6E"/>
    <w:rsid w:val="00B91C2E"/>
    <w:rsid w:val="00B920A5"/>
    <w:rsid w:val="00B93261"/>
    <w:rsid w:val="00B935FA"/>
    <w:rsid w:val="00B939B6"/>
    <w:rsid w:val="00B93B33"/>
    <w:rsid w:val="00B93C5E"/>
    <w:rsid w:val="00B945D1"/>
    <w:rsid w:val="00B94B5F"/>
    <w:rsid w:val="00B9565D"/>
    <w:rsid w:val="00B962E9"/>
    <w:rsid w:val="00B97B68"/>
    <w:rsid w:val="00BA0DEA"/>
    <w:rsid w:val="00BA1336"/>
    <w:rsid w:val="00BA18EE"/>
    <w:rsid w:val="00BA1916"/>
    <w:rsid w:val="00BA1F6B"/>
    <w:rsid w:val="00BA266E"/>
    <w:rsid w:val="00BA2D02"/>
    <w:rsid w:val="00BA363E"/>
    <w:rsid w:val="00BA3BF9"/>
    <w:rsid w:val="00BA43E9"/>
    <w:rsid w:val="00BA45C8"/>
    <w:rsid w:val="00BA5673"/>
    <w:rsid w:val="00BA59CE"/>
    <w:rsid w:val="00BA5AFC"/>
    <w:rsid w:val="00BA690E"/>
    <w:rsid w:val="00BB0524"/>
    <w:rsid w:val="00BB1409"/>
    <w:rsid w:val="00BB1675"/>
    <w:rsid w:val="00BB199A"/>
    <w:rsid w:val="00BB1E7C"/>
    <w:rsid w:val="00BB203C"/>
    <w:rsid w:val="00BB2085"/>
    <w:rsid w:val="00BB2388"/>
    <w:rsid w:val="00BB2C0C"/>
    <w:rsid w:val="00BB2E9C"/>
    <w:rsid w:val="00BB2EA4"/>
    <w:rsid w:val="00BB41A8"/>
    <w:rsid w:val="00BB4EFD"/>
    <w:rsid w:val="00BB5196"/>
    <w:rsid w:val="00BB51EE"/>
    <w:rsid w:val="00BB5D8D"/>
    <w:rsid w:val="00BB5E9E"/>
    <w:rsid w:val="00BB6DE8"/>
    <w:rsid w:val="00BB720F"/>
    <w:rsid w:val="00BB72AB"/>
    <w:rsid w:val="00BC068B"/>
    <w:rsid w:val="00BC09FC"/>
    <w:rsid w:val="00BC18A4"/>
    <w:rsid w:val="00BC1C51"/>
    <w:rsid w:val="00BC1FAC"/>
    <w:rsid w:val="00BC2015"/>
    <w:rsid w:val="00BC210F"/>
    <w:rsid w:val="00BC2C91"/>
    <w:rsid w:val="00BC2D78"/>
    <w:rsid w:val="00BC3366"/>
    <w:rsid w:val="00BC3C7E"/>
    <w:rsid w:val="00BC3EB1"/>
    <w:rsid w:val="00BC44A9"/>
    <w:rsid w:val="00BC5191"/>
    <w:rsid w:val="00BC549C"/>
    <w:rsid w:val="00BC5DA8"/>
    <w:rsid w:val="00BC5EF3"/>
    <w:rsid w:val="00BC61B1"/>
    <w:rsid w:val="00BC64B2"/>
    <w:rsid w:val="00BC64E9"/>
    <w:rsid w:val="00BC6506"/>
    <w:rsid w:val="00BC6DE4"/>
    <w:rsid w:val="00BC70EC"/>
    <w:rsid w:val="00BC7943"/>
    <w:rsid w:val="00BC7AEF"/>
    <w:rsid w:val="00BC7CA3"/>
    <w:rsid w:val="00BD0BC1"/>
    <w:rsid w:val="00BD0C3A"/>
    <w:rsid w:val="00BD11D0"/>
    <w:rsid w:val="00BD192A"/>
    <w:rsid w:val="00BD1E56"/>
    <w:rsid w:val="00BD1FBC"/>
    <w:rsid w:val="00BD1FD7"/>
    <w:rsid w:val="00BD207E"/>
    <w:rsid w:val="00BD21AD"/>
    <w:rsid w:val="00BD2F25"/>
    <w:rsid w:val="00BD3351"/>
    <w:rsid w:val="00BD347C"/>
    <w:rsid w:val="00BD34EE"/>
    <w:rsid w:val="00BD3F8D"/>
    <w:rsid w:val="00BD3F97"/>
    <w:rsid w:val="00BD4106"/>
    <w:rsid w:val="00BD490C"/>
    <w:rsid w:val="00BD5216"/>
    <w:rsid w:val="00BD5DC2"/>
    <w:rsid w:val="00BD5EEB"/>
    <w:rsid w:val="00BD64C3"/>
    <w:rsid w:val="00BD7776"/>
    <w:rsid w:val="00BD7BF2"/>
    <w:rsid w:val="00BD7D00"/>
    <w:rsid w:val="00BD7D15"/>
    <w:rsid w:val="00BE0AD2"/>
    <w:rsid w:val="00BE0C4F"/>
    <w:rsid w:val="00BE0EA0"/>
    <w:rsid w:val="00BE1024"/>
    <w:rsid w:val="00BE10D9"/>
    <w:rsid w:val="00BE16A1"/>
    <w:rsid w:val="00BE1AE4"/>
    <w:rsid w:val="00BE201B"/>
    <w:rsid w:val="00BE2467"/>
    <w:rsid w:val="00BE26D8"/>
    <w:rsid w:val="00BE2774"/>
    <w:rsid w:val="00BE2808"/>
    <w:rsid w:val="00BE3704"/>
    <w:rsid w:val="00BE39D8"/>
    <w:rsid w:val="00BE4E27"/>
    <w:rsid w:val="00BE5078"/>
    <w:rsid w:val="00BE50A5"/>
    <w:rsid w:val="00BE50B0"/>
    <w:rsid w:val="00BE547D"/>
    <w:rsid w:val="00BE60AA"/>
    <w:rsid w:val="00BE69E6"/>
    <w:rsid w:val="00BE6E57"/>
    <w:rsid w:val="00BE6F9D"/>
    <w:rsid w:val="00BE71E1"/>
    <w:rsid w:val="00BE7229"/>
    <w:rsid w:val="00BE77C6"/>
    <w:rsid w:val="00BE7A02"/>
    <w:rsid w:val="00BF0EA5"/>
    <w:rsid w:val="00BF1274"/>
    <w:rsid w:val="00BF13A6"/>
    <w:rsid w:val="00BF23C6"/>
    <w:rsid w:val="00BF36AE"/>
    <w:rsid w:val="00BF3878"/>
    <w:rsid w:val="00BF38F1"/>
    <w:rsid w:val="00BF3AA8"/>
    <w:rsid w:val="00BF3FD5"/>
    <w:rsid w:val="00BF43E2"/>
    <w:rsid w:val="00BF54CB"/>
    <w:rsid w:val="00BF58EE"/>
    <w:rsid w:val="00BF59EA"/>
    <w:rsid w:val="00BF68FF"/>
    <w:rsid w:val="00BF712A"/>
    <w:rsid w:val="00C001E5"/>
    <w:rsid w:val="00C00AC4"/>
    <w:rsid w:val="00C02662"/>
    <w:rsid w:val="00C02F31"/>
    <w:rsid w:val="00C0326B"/>
    <w:rsid w:val="00C0361B"/>
    <w:rsid w:val="00C0381D"/>
    <w:rsid w:val="00C03BE8"/>
    <w:rsid w:val="00C04026"/>
    <w:rsid w:val="00C04146"/>
    <w:rsid w:val="00C04645"/>
    <w:rsid w:val="00C04975"/>
    <w:rsid w:val="00C04E06"/>
    <w:rsid w:val="00C057BD"/>
    <w:rsid w:val="00C059A2"/>
    <w:rsid w:val="00C05C78"/>
    <w:rsid w:val="00C0628F"/>
    <w:rsid w:val="00C066FE"/>
    <w:rsid w:val="00C078A4"/>
    <w:rsid w:val="00C10B0A"/>
    <w:rsid w:val="00C11579"/>
    <w:rsid w:val="00C115FF"/>
    <w:rsid w:val="00C11D1D"/>
    <w:rsid w:val="00C11ED0"/>
    <w:rsid w:val="00C1295A"/>
    <w:rsid w:val="00C12F41"/>
    <w:rsid w:val="00C1320D"/>
    <w:rsid w:val="00C138AB"/>
    <w:rsid w:val="00C13DA5"/>
    <w:rsid w:val="00C142C8"/>
    <w:rsid w:val="00C145A3"/>
    <w:rsid w:val="00C1464D"/>
    <w:rsid w:val="00C155D4"/>
    <w:rsid w:val="00C158A8"/>
    <w:rsid w:val="00C15CB3"/>
    <w:rsid w:val="00C16CA9"/>
    <w:rsid w:val="00C16CCD"/>
    <w:rsid w:val="00C16DA9"/>
    <w:rsid w:val="00C17297"/>
    <w:rsid w:val="00C1792F"/>
    <w:rsid w:val="00C17B64"/>
    <w:rsid w:val="00C17B94"/>
    <w:rsid w:val="00C205C4"/>
    <w:rsid w:val="00C20B95"/>
    <w:rsid w:val="00C212E5"/>
    <w:rsid w:val="00C22825"/>
    <w:rsid w:val="00C23695"/>
    <w:rsid w:val="00C23DF1"/>
    <w:rsid w:val="00C23F49"/>
    <w:rsid w:val="00C24348"/>
    <w:rsid w:val="00C24449"/>
    <w:rsid w:val="00C24708"/>
    <w:rsid w:val="00C24BC6"/>
    <w:rsid w:val="00C256D9"/>
    <w:rsid w:val="00C25B59"/>
    <w:rsid w:val="00C26298"/>
    <w:rsid w:val="00C26BD0"/>
    <w:rsid w:val="00C27A75"/>
    <w:rsid w:val="00C30771"/>
    <w:rsid w:val="00C30994"/>
    <w:rsid w:val="00C30FC3"/>
    <w:rsid w:val="00C31078"/>
    <w:rsid w:val="00C3183E"/>
    <w:rsid w:val="00C31B34"/>
    <w:rsid w:val="00C322A9"/>
    <w:rsid w:val="00C32621"/>
    <w:rsid w:val="00C32B9A"/>
    <w:rsid w:val="00C33071"/>
    <w:rsid w:val="00C331C4"/>
    <w:rsid w:val="00C33CC3"/>
    <w:rsid w:val="00C33EE2"/>
    <w:rsid w:val="00C35306"/>
    <w:rsid w:val="00C35872"/>
    <w:rsid w:val="00C35967"/>
    <w:rsid w:val="00C35D6F"/>
    <w:rsid w:val="00C36703"/>
    <w:rsid w:val="00C36C21"/>
    <w:rsid w:val="00C36EAC"/>
    <w:rsid w:val="00C36F69"/>
    <w:rsid w:val="00C4045E"/>
    <w:rsid w:val="00C40510"/>
    <w:rsid w:val="00C40D17"/>
    <w:rsid w:val="00C40D2A"/>
    <w:rsid w:val="00C4192C"/>
    <w:rsid w:val="00C41F43"/>
    <w:rsid w:val="00C42183"/>
    <w:rsid w:val="00C42C02"/>
    <w:rsid w:val="00C43DDA"/>
    <w:rsid w:val="00C4400C"/>
    <w:rsid w:val="00C4415C"/>
    <w:rsid w:val="00C44CDE"/>
    <w:rsid w:val="00C46AAA"/>
    <w:rsid w:val="00C47580"/>
    <w:rsid w:val="00C50149"/>
    <w:rsid w:val="00C502EA"/>
    <w:rsid w:val="00C510A3"/>
    <w:rsid w:val="00C514F3"/>
    <w:rsid w:val="00C5189B"/>
    <w:rsid w:val="00C51972"/>
    <w:rsid w:val="00C521E0"/>
    <w:rsid w:val="00C5226F"/>
    <w:rsid w:val="00C5240D"/>
    <w:rsid w:val="00C52A9C"/>
    <w:rsid w:val="00C52B31"/>
    <w:rsid w:val="00C53E50"/>
    <w:rsid w:val="00C540BE"/>
    <w:rsid w:val="00C54A67"/>
    <w:rsid w:val="00C55020"/>
    <w:rsid w:val="00C55644"/>
    <w:rsid w:val="00C55740"/>
    <w:rsid w:val="00C55C4E"/>
    <w:rsid w:val="00C56086"/>
    <w:rsid w:val="00C56FE7"/>
    <w:rsid w:val="00C57A16"/>
    <w:rsid w:val="00C60F84"/>
    <w:rsid w:val="00C6138C"/>
    <w:rsid w:val="00C616C5"/>
    <w:rsid w:val="00C61964"/>
    <w:rsid w:val="00C620C7"/>
    <w:rsid w:val="00C634E0"/>
    <w:rsid w:val="00C6351A"/>
    <w:rsid w:val="00C63B95"/>
    <w:rsid w:val="00C64566"/>
    <w:rsid w:val="00C64907"/>
    <w:rsid w:val="00C64A07"/>
    <w:rsid w:val="00C6500F"/>
    <w:rsid w:val="00C6574F"/>
    <w:rsid w:val="00C657A7"/>
    <w:rsid w:val="00C65B46"/>
    <w:rsid w:val="00C67B13"/>
    <w:rsid w:val="00C70A3F"/>
    <w:rsid w:val="00C70BC6"/>
    <w:rsid w:val="00C71C9C"/>
    <w:rsid w:val="00C71D6A"/>
    <w:rsid w:val="00C72477"/>
    <w:rsid w:val="00C72A24"/>
    <w:rsid w:val="00C7312A"/>
    <w:rsid w:val="00C732FC"/>
    <w:rsid w:val="00C737A1"/>
    <w:rsid w:val="00C737E2"/>
    <w:rsid w:val="00C748B5"/>
    <w:rsid w:val="00C7496F"/>
    <w:rsid w:val="00C74A3C"/>
    <w:rsid w:val="00C74A40"/>
    <w:rsid w:val="00C74ECC"/>
    <w:rsid w:val="00C75417"/>
    <w:rsid w:val="00C7547B"/>
    <w:rsid w:val="00C759FD"/>
    <w:rsid w:val="00C75B16"/>
    <w:rsid w:val="00C7683A"/>
    <w:rsid w:val="00C76B16"/>
    <w:rsid w:val="00C76BFE"/>
    <w:rsid w:val="00C76CE3"/>
    <w:rsid w:val="00C779EE"/>
    <w:rsid w:val="00C77BA4"/>
    <w:rsid w:val="00C77D42"/>
    <w:rsid w:val="00C77FE5"/>
    <w:rsid w:val="00C81788"/>
    <w:rsid w:val="00C8213B"/>
    <w:rsid w:val="00C82146"/>
    <w:rsid w:val="00C82A8F"/>
    <w:rsid w:val="00C82CF8"/>
    <w:rsid w:val="00C8317D"/>
    <w:rsid w:val="00C835E5"/>
    <w:rsid w:val="00C83D19"/>
    <w:rsid w:val="00C845CB"/>
    <w:rsid w:val="00C84A14"/>
    <w:rsid w:val="00C84AFB"/>
    <w:rsid w:val="00C85129"/>
    <w:rsid w:val="00C85F4A"/>
    <w:rsid w:val="00C86418"/>
    <w:rsid w:val="00C86C6A"/>
    <w:rsid w:val="00C86CDC"/>
    <w:rsid w:val="00C876DD"/>
    <w:rsid w:val="00C87808"/>
    <w:rsid w:val="00C90305"/>
    <w:rsid w:val="00C91347"/>
    <w:rsid w:val="00C91893"/>
    <w:rsid w:val="00C92414"/>
    <w:rsid w:val="00C92891"/>
    <w:rsid w:val="00C9347B"/>
    <w:rsid w:val="00C93629"/>
    <w:rsid w:val="00C93B38"/>
    <w:rsid w:val="00C94E48"/>
    <w:rsid w:val="00C95472"/>
    <w:rsid w:val="00C954E5"/>
    <w:rsid w:val="00C95BF6"/>
    <w:rsid w:val="00C961F4"/>
    <w:rsid w:val="00C96349"/>
    <w:rsid w:val="00C96FAD"/>
    <w:rsid w:val="00C971B6"/>
    <w:rsid w:val="00C976EE"/>
    <w:rsid w:val="00C97763"/>
    <w:rsid w:val="00CA00FC"/>
    <w:rsid w:val="00CA0686"/>
    <w:rsid w:val="00CA0840"/>
    <w:rsid w:val="00CA0EA0"/>
    <w:rsid w:val="00CA1717"/>
    <w:rsid w:val="00CA18B1"/>
    <w:rsid w:val="00CA1A5C"/>
    <w:rsid w:val="00CA27DA"/>
    <w:rsid w:val="00CA2951"/>
    <w:rsid w:val="00CA2EB8"/>
    <w:rsid w:val="00CA3294"/>
    <w:rsid w:val="00CA330A"/>
    <w:rsid w:val="00CA333A"/>
    <w:rsid w:val="00CA35B4"/>
    <w:rsid w:val="00CA35C2"/>
    <w:rsid w:val="00CA36F3"/>
    <w:rsid w:val="00CA3AA0"/>
    <w:rsid w:val="00CA3CCA"/>
    <w:rsid w:val="00CA3CEB"/>
    <w:rsid w:val="00CA3E63"/>
    <w:rsid w:val="00CA411D"/>
    <w:rsid w:val="00CA4358"/>
    <w:rsid w:val="00CA4855"/>
    <w:rsid w:val="00CA54A1"/>
    <w:rsid w:val="00CA5E03"/>
    <w:rsid w:val="00CA61AD"/>
    <w:rsid w:val="00CA6955"/>
    <w:rsid w:val="00CA6A8B"/>
    <w:rsid w:val="00CA7AE3"/>
    <w:rsid w:val="00CB029B"/>
    <w:rsid w:val="00CB0863"/>
    <w:rsid w:val="00CB0D28"/>
    <w:rsid w:val="00CB1394"/>
    <w:rsid w:val="00CB173A"/>
    <w:rsid w:val="00CB1B51"/>
    <w:rsid w:val="00CB20F7"/>
    <w:rsid w:val="00CB217D"/>
    <w:rsid w:val="00CB294C"/>
    <w:rsid w:val="00CB2DA0"/>
    <w:rsid w:val="00CB34F6"/>
    <w:rsid w:val="00CB3601"/>
    <w:rsid w:val="00CB47E7"/>
    <w:rsid w:val="00CB53EA"/>
    <w:rsid w:val="00CB59C6"/>
    <w:rsid w:val="00CB59EF"/>
    <w:rsid w:val="00CB5CCB"/>
    <w:rsid w:val="00CB6057"/>
    <w:rsid w:val="00CB64E8"/>
    <w:rsid w:val="00CB69CB"/>
    <w:rsid w:val="00CB6C31"/>
    <w:rsid w:val="00CB6C8A"/>
    <w:rsid w:val="00CB71F8"/>
    <w:rsid w:val="00CB758C"/>
    <w:rsid w:val="00CB78F5"/>
    <w:rsid w:val="00CB7A2A"/>
    <w:rsid w:val="00CB7D1B"/>
    <w:rsid w:val="00CC014B"/>
    <w:rsid w:val="00CC0D07"/>
    <w:rsid w:val="00CC156E"/>
    <w:rsid w:val="00CC23CB"/>
    <w:rsid w:val="00CC25E1"/>
    <w:rsid w:val="00CC2C17"/>
    <w:rsid w:val="00CC3411"/>
    <w:rsid w:val="00CC4029"/>
    <w:rsid w:val="00CC4292"/>
    <w:rsid w:val="00CC4826"/>
    <w:rsid w:val="00CC495F"/>
    <w:rsid w:val="00CC5381"/>
    <w:rsid w:val="00CC591A"/>
    <w:rsid w:val="00CC5A7B"/>
    <w:rsid w:val="00CC5DEE"/>
    <w:rsid w:val="00CC5E67"/>
    <w:rsid w:val="00CC5F6D"/>
    <w:rsid w:val="00CC610E"/>
    <w:rsid w:val="00CC6297"/>
    <w:rsid w:val="00CC6C74"/>
    <w:rsid w:val="00CC6D24"/>
    <w:rsid w:val="00CC71D4"/>
    <w:rsid w:val="00CC7D7A"/>
    <w:rsid w:val="00CD036A"/>
    <w:rsid w:val="00CD16F8"/>
    <w:rsid w:val="00CD1B00"/>
    <w:rsid w:val="00CD2055"/>
    <w:rsid w:val="00CD3000"/>
    <w:rsid w:val="00CD3052"/>
    <w:rsid w:val="00CD3338"/>
    <w:rsid w:val="00CD3747"/>
    <w:rsid w:val="00CD3999"/>
    <w:rsid w:val="00CD3E91"/>
    <w:rsid w:val="00CD404B"/>
    <w:rsid w:val="00CD4486"/>
    <w:rsid w:val="00CD4F7D"/>
    <w:rsid w:val="00CD64BC"/>
    <w:rsid w:val="00CD6DD3"/>
    <w:rsid w:val="00CD6F71"/>
    <w:rsid w:val="00CD76B8"/>
    <w:rsid w:val="00CE04B2"/>
    <w:rsid w:val="00CE0534"/>
    <w:rsid w:val="00CE0704"/>
    <w:rsid w:val="00CE1312"/>
    <w:rsid w:val="00CE1492"/>
    <w:rsid w:val="00CE24F4"/>
    <w:rsid w:val="00CE27BF"/>
    <w:rsid w:val="00CE2E2F"/>
    <w:rsid w:val="00CE3331"/>
    <w:rsid w:val="00CE3B2A"/>
    <w:rsid w:val="00CE3E87"/>
    <w:rsid w:val="00CE477B"/>
    <w:rsid w:val="00CE485A"/>
    <w:rsid w:val="00CE6EB5"/>
    <w:rsid w:val="00CE7607"/>
    <w:rsid w:val="00CE77AC"/>
    <w:rsid w:val="00CE7A1D"/>
    <w:rsid w:val="00CF01BC"/>
    <w:rsid w:val="00CF10C6"/>
    <w:rsid w:val="00CF11B4"/>
    <w:rsid w:val="00CF124C"/>
    <w:rsid w:val="00CF20F0"/>
    <w:rsid w:val="00CF247B"/>
    <w:rsid w:val="00CF287F"/>
    <w:rsid w:val="00CF31FB"/>
    <w:rsid w:val="00CF39E9"/>
    <w:rsid w:val="00CF4218"/>
    <w:rsid w:val="00CF57AF"/>
    <w:rsid w:val="00CF57C3"/>
    <w:rsid w:val="00CF5DBE"/>
    <w:rsid w:val="00CF610A"/>
    <w:rsid w:val="00CF67A5"/>
    <w:rsid w:val="00CF7D89"/>
    <w:rsid w:val="00CF7DD4"/>
    <w:rsid w:val="00D003A8"/>
    <w:rsid w:val="00D01C9B"/>
    <w:rsid w:val="00D02633"/>
    <w:rsid w:val="00D0271D"/>
    <w:rsid w:val="00D03441"/>
    <w:rsid w:val="00D038F2"/>
    <w:rsid w:val="00D03985"/>
    <w:rsid w:val="00D04160"/>
    <w:rsid w:val="00D046AF"/>
    <w:rsid w:val="00D04748"/>
    <w:rsid w:val="00D04BFC"/>
    <w:rsid w:val="00D0510C"/>
    <w:rsid w:val="00D05BCE"/>
    <w:rsid w:val="00D06369"/>
    <w:rsid w:val="00D07BAC"/>
    <w:rsid w:val="00D104BB"/>
    <w:rsid w:val="00D10842"/>
    <w:rsid w:val="00D1108C"/>
    <w:rsid w:val="00D12346"/>
    <w:rsid w:val="00D12491"/>
    <w:rsid w:val="00D126F7"/>
    <w:rsid w:val="00D129E1"/>
    <w:rsid w:val="00D12A5A"/>
    <w:rsid w:val="00D155E4"/>
    <w:rsid w:val="00D1581C"/>
    <w:rsid w:val="00D15E2A"/>
    <w:rsid w:val="00D164B0"/>
    <w:rsid w:val="00D166D2"/>
    <w:rsid w:val="00D16916"/>
    <w:rsid w:val="00D174F1"/>
    <w:rsid w:val="00D206B4"/>
    <w:rsid w:val="00D206F3"/>
    <w:rsid w:val="00D21253"/>
    <w:rsid w:val="00D21482"/>
    <w:rsid w:val="00D21BCD"/>
    <w:rsid w:val="00D21F8D"/>
    <w:rsid w:val="00D22722"/>
    <w:rsid w:val="00D22790"/>
    <w:rsid w:val="00D227B3"/>
    <w:rsid w:val="00D2296A"/>
    <w:rsid w:val="00D23181"/>
    <w:rsid w:val="00D233E3"/>
    <w:rsid w:val="00D2372C"/>
    <w:rsid w:val="00D2434B"/>
    <w:rsid w:val="00D2485D"/>
    <w:rsid w:val="00D24DF6"/>
    <w:rsid w:val="00D24F65"/>
    <w:rsid w:val="00D25555"/>
    <w:rsid w:val="00D2590F"/>
    <w:rsid w:val="00D25928"/>
    <w:rsid w:val="00D25A52"/>
    <w:rsid w:val="00D26582"/>
    <w:rsid w:val="00D26907"/>
    <w:rsid w:val="00D2757B"/>
    <w:rsid w:val="00D278F9"/>
    <w:rsid w:val="00D27FAD"/>
    <w:rsid w:val="00D3016B"/>
    <w:rsid w:val="00D30B18"/>
    <w:rsid w:val="00D30B52"/>
    <w:rsid w:val="00D30BC1"/>
    <w:rsid w:val="00D30CBB"/>
    <w:rsid w:val="00D312A7"/>
    <w:rsid w:val="00D31362"/>
    <w:rsid w:val="00D31EDA"/>
    <w:rsid w:val="00D320AF"/>
    <w:rsid w:val="00D32230"/>
    <w:rsid w:val="00D34127"/>
    <w:rsid w:val="00D3425C"/>
    <w:rsid w:val="00D344A1"/>
    <w:rsid w:val="00D34B4B"/>
    <w:rsid w:val="00D34F09"/>
    <w:rsid w:val="00D35CE8"/>
    <w:rsid w:val="00D35E47"/>
    <w:rsid w:val="00D36206"/>
    <w:rsid w:val="00D37A8D"/>
    <w:rsid w:val="00D37B08"/>
    <w:rsid w:val="00D37D70"/>
    <w:rsid w:val="00D40255"/>
    <w:rsid w:val="00D40EEB"/>
    <w:rsid w:val="00D4102B"/>
    <w:rsid w:val="00D411F9"/>
    <w:rsid w:val="00D41437"/>
    <w:rsid w:val="00D41C7D"/>
    <w:rsid w:val="00D41E9E"/>
    <w:rsid w:val="00D42CEA"/>
    <w:rsid w:val="00D42E5E"/>
    <w:rsid w:val="00D4363A"/>
    <w:rsid w:val="00D43B38"/>
    <w:rsid w:val="00D43B65"/>
    <w:rsid w:val="00D43DC6"/>
    <w:rsid w:val="00D43E4B"/>
    <w:rsid w:val="00D44AD7"/>
    <w:rsid w:val="00D44B2C"/>
    <w:rsid w:val="00D455EC"/>
    <w:rsid w:val="00D4585D"/>
    <w:rsid w:val="00D45CC1"/>
    <w:rsid w:val="00D473D3"/>
    <w:rsid w:val="00D47405"/>
    <w:rsid w:val="00D475EF"/>
    <w:rsid w:val="00D4797A"/>
    <w:rsid w:val="00D501C6"/>
    <w:rsid w:val="00D50A98"/>
    <w:rsid w:val="00D50D8B"/>
    <w:rsid w:val="00D50F09"/>
    <w:rsid w:val="00D51152"/>
    <w:rsid w:val="00D5136B"/>
    <w:rsid w:val="00D5168C"/>
    <w:rsid w:val="00D51B3D"/>
    <w:rsid w:val="00D51B47"/>
    <w:rsid w:val="00D51BAE"/>
    <w:rsid w:val="00D51C30"/>
    <w:rsid w:val="00D52218"/>
    <w:rsid w:val="00D52790"/>
    <w:rsid w:val="00D52809"/>
    <w:rsid w:val="00D53458"/>
    <w:rsid w:val="00D5364F"/>
    <w:rsid w:val="00D53C50"/>
    <w:rsid w:val="00D53D6F"/>
    <w:rsid w:val="00D551D7"/>
    <w:rsid w:val="00D565E9"/>
    <w:rsid w:val="00D566F8"/>
    <w:rsid w:val="00D56774"/>
    <w:rsid w:val="00D577C1"/>
    <w:rsid w:val="00D578D8"/>
    <w:rsid w:val="00D57A96"/>
    <w:rsid w:val="00D57D93"/>
    <w:rsid w:val="00D61706"/>
    <w:rsid w:val="00D61899"/>
    <w:rsid w:val="00D61CAC"/>
    <w:rsid w:val="00D62421"/>
    <w:rsid w:val="00D62EB0"/>
    <w:rsid w:val="00D62ECD"/>
    <w:rsid w:val="00D63DAB"/>
    <w:rsid w:val="00D64850"/>
    <w:rsid w:val="00D648EA"/>
    <w:rsid w:val="00D649EF"/>
    <w:rsid w:val="00D65597"/>
    <w:rsid w:val="00D66269"/>
    <w:rsid w:val="00D6656D"/>
    <w:rsid w:val="00D666B4"/>
    <w:rsid w:val="00D66B76"/>
    <w:rsid w:val="00D6709B"/>
    <w:rsid w:val="00D6713E"/>
    <w:rsid w:val="00D67927"/>
    <w:rsid w:val="00D7040E"/>
    <w:rsid w:val="00D70696"/>
    <w:rsid w:val="00D70BA9"/>
    <w:rsid w:val="00D70D17"/>
    <w:rsid w:val="00D710A5"/>
    <w:rsid w:val="00D714AE"/>
    <w:rsid w:val="00D717BC"/>
    <w:rsid w:val="00D71880"/>
    <w:rsid w:val="00D721B3"/>
    <w:rsid w:val="00D72682"/>
    <w:rsid w:val="00D72792"/>
    <w:rsid w:val="00D727F9"/>
    <w:rsid w:val="00D73109"/>
    <w:rsid w:val="00D7344C"/>
    <w:rsid w:val="00D73536"/>
    <w:rsid w:val="00D73794"/>
    <w:rsid w:val="00D73AE4"/>
    <w:rsid w:val="00D74014"/>
    <w:rsid w:val="00D747B3"/>
    <w:rsid w:val="00D74BD0"/>
    <w:rsid w:val="00D74C05"/>
    <w:rsid w:val="00D74EC5"/>
    <w:rsid w:val="00D7556E"/>
    <w:rsid w:val="00D75E29"/>
    <w:rsid w:val="00D7612F"/>
    <w:rsid w:val="00D76499"/>
    <w:rsid w:val="00D76755"/>
    <w:rsid w:val="00D76A46"/>
    <w:rsid w:val="00D777B7"/>
    <w:rsid w:val="00D77AD5"/>
    <w:rsid w:val="00D77CCE"/>
    <w:rsid w:val="00D77F2B"/>
    <w:rsid w:val="00D77FA8"/>
    <w:rsid w:val="00D8004B"/>
    <w:rsid w:val="00D80075"/>
    <w:rsid w:val="00D8013A"/>
    <w:rsid w:val="00D801A3"/>
    <w:rsid w:val="00D80663"/>
    <w:rsid w:val="00D8088E"/>
    <w:rsid w:val="00D80973"/>
    <w:rsid w:val="00D80B75"/>
    <w:rsid w:val="00D80B83"/>
    <w:rsid w:val="00D80E8A"/>
    <w:rsid w:val="00D819AD"/>
    <w:rsid w:val="00D81D4A"/>
    <w:rsid w:val="00D81EE5"/>
    <w:rsid w:val="00D821B6"/>
    <w:rsid w:val="00D82528"/>
    <w:rsid w:val="00D8270A"/>
    <w:rsid w:val="00D831D5"/>
    <w:rsid w:val="00D8361B"/>
    <w:rsid w:val="00D83897"/>
    <w:rsid w:val="00D83DAD"/>
    <w:rsid w:val="00D84247"/>
    <w:rsid w:val="00D842CC"/>
    <w:rsid w:val="00D84CA3"/>
    <w:rsid w:val="00D84F46"/>
    <w:rsid w:val="00D85207"/>
    <w:rsid w:val="00D85241"/>
    <w:rsid w:val="00D8595B"/>
    <w:rsid w:val="00D85D72"/>
    <w:rsid w:val="00D85DEF"/>
    <w:rsid w:val="00D86004"/>
    <w:rsid w:val="00D8602C"/>
    <w:rsid w:val="00D86137"/>
    <w:rsid w:val="00D86619"/>
    <w:rsid w:val="00D866B4"/>
    <w:rsid w:val="00D866D5"/>
    <w:rsid w:val="00D87186"/>
    <w:rsid w:val="00D873F0"/>
    <w:rsid w:val="00D87708"/>
    <w:rsid w:val="00D87A70"/>
    <w:rsid w:val="00D87AAF"/>
    <w:rsid w:val="00D87CC8"/>
    <w:rsid w:val="00D9173C"/>
    <w:rsid w:val="00D919B4"/>
    <w:rsid w:val="00D91A11"/>
    <w:rsid w:val="00D91C37"/>
    <w:rsid w:val="00D9276E"/>
    <w:rsid w:val="00D9296B"/>
    <w:rsid w:val="00D92976"/>
    <w:rsid w:val="00D92B8A"/>
    <w:rsid w:val="00D92DFB"/>
    <w:rsid w:val="00D93393"/>
    <w:rsid w:val="00D93439"/>
    <w:rsid w:val="00D93471"/>
    <w:rsid w:val="00D93607"/>
    <w:rsid w:val="00D939F3"/>
    <w:rsid w:val="00D94343"/>
    <w:rsid w:val="00D9480C"/>
    <w:rsid w:val="00D94D4C"/>
    <w:rsid w:val="00D9504B"/>
    <w:rsid w:val="00D9541A"/>
    <w:rsid w:val="00D95731"/>
    <w:rsid w:val="00D9577A"/>
    <w:rsid w:val="00D9589C"/>
    <w:rsid w:val="00D95A9E"/>
    <w:rsid w:val="00D95AA5"/>
    <w:rsid w:val="00D95C30"/>
    <w:rsid w:val="00D9606C"/>
    <w:rsid w:val="00D962B6"/>
    <w:rsid w:val="00D963C4"/>
    <w:rsid w:val="00D96624"/>
    <w:rsid w:val="00D96640"/>
    <w:rsid w:val="00D9696D"/>
    <w:rsid w:val="00DA00BA"/>
    <w:rsid w:val="00DA0A7E"/>
    <w:rsid w:val="00DA0DC3"/>
    <w:rsid w:val="00DA12B9"/>
    <w:rsid w:val="00DA18B5"/>
    <w:rsid w:val="00DA1C97"/>
    <w:rsid w:val="00DA22DF"/>
    <w:rsid w:val="00DA2645"/>
    <w:rsid w:val="00DA2811"/>
    <w:rsid w:val="00DA3103"/>
    <w:rsid w:val="00DA37BB"/>
    <w:rsid w:val="00DA4CED"/>
    <w:rsid w:val="00DA57F9"/>
    <w:rsid w:val="00DA5943"/>
    <w:rsid w:val="00DA6082"/>
    <w:rsid w:val="00DA6129"/>
    <w:rsid w:val="00DA7A64"/>
    <w:rsid w:val="00DA7B23"/>
    <w:rsid w:val="00DA7CB8"/>
    <w:rsid w:val="00DB01C9"/>
    <w:rsid w:val="00DB03E7"/>
    <w:rsid w:val="00DB0F0D"/>
    <w:rsid w:val="00DB0FEB"/>
    <w:rsid w:val="00DB1828"/>
    <w:rsid w:val="00DB1C31"/>
    <w:rsid w:val="00DB1EAB"/>
    <w:rsid w:val="00DB3088"/>
    <w:rsid w:val="00DB3740"/>
    <w:rsid w:val="00DB4BF6"/>
    <w:rsid w:val="00DB4FA2"/>
    <w:rsid w:val="00DB52C8"/>
    <w:rsid w:val="00DB5646"/>
    <w:rsid w:val="00DB5B82"/>
    <w:rsid w:val="00DB5B88"/>
    <w:rsid w:val="00DB63F9"/>
    <w:rsid w:val="00DB6870"/>
    <w:rsid w:val="00DB7BCD"/>
    <w:rsid w:val="00DB7E6F"/>
    <w:rsid w:val="00DC007D"/>
    <w:rsid w:val="00DC1910"/>
    <w:rsid w:val="00DC2E4C"/>
    <w:rsid w:val="00DC32E1"/>
    <w:rsid w:val="00DC367D"/>
    <w:rsid w:val="00DC3714"/>
    <w:rsid w:val="00DC37D4"/>
    <w:rsid w:val="00DC38EF"/>
    <w:rsid w:val="00DC3996"/>
    <w:rsid w:val="00DC3DDB"/>
    <w:rsid w:val="00DC4299"/>
    <w:rsid w:val="00DC4DAE"/>
    <w:rsid w:val="00DC5D41"/>
    <w:rsid w:val="00DC65D7"/>
    <w:rsid w:val="00DC6629"/>
    <w:rsid w:val="00DC6D41"/>
    <w:rsid w:val="00DC6F47"/>
    <w:rsid w:val="00DC7A2A"/>
    <w:rsid w:val="00DC7AB5"/>
    <w:rsid w:val="00DD0620"/>
    <w:rsid w:val="00DD1E00"/>
    <w:rsid w:val="00DD36FA"/>
    <w:rsid w:val="00DD3F43"/>
    <w:rsid w:val="00DD41B0"/>
    <w:rsid w:val="00DD4B56"/>
    <w:rsid w:val="00DD4C99"/>
    <w:rsid w:val="00DD4CA7"/>
    <w:rsid w:val="00DD4E5A"/>
    <w:rsid w:val="00DD502A"/>
    <w:rsid w:val="00DD5784"/>
    <w:rsid w:val="00DD6771"/>
    <w:rsid w:val="00DD70DA"/>
    <w:rsid w:val="00DD78C7"/>
    <w:rsid w:val="00DD7C06"/>
    <w:rsid w:val="00DE0F9F"/>
    <w:rsid w:val="00DE13E2"/>
    <w:rsid w:val="00DE14EC"/>
    <w:rsid w:val="00DE1789"/>
    <w:rsid w:val="00DE1827"/>
    <w:rsid w:val="00DE2215"/>
    <w:rsid w:val="00DE26EF"/>
    <w:rsid w:val="00DE31B2"/>
    <w:rsid w:val="00DE31F9"/>
    <w:rsid w:val="00DE3208"/>
    <w:rsid w:val="00DE34C7"/>
    <w:rsid w:val="00DE3A80"/>
    <w:rsid w:val="00DE4557"/>
    <w:rsid w:val="00DE4FEC"/>
    <w:rsid w:val="00DE518B"/>
    <w:rsid w:val="00DE5675"/>
    <w:rsid w:val="00DE79C4"/>
    <w:rsid w:val="00DE79EA"/>
    <w:rsid w:val="00DF0E1A"/>
    <w:rsid w:val="00DF0ECF"/>
    <w:rsid w:val="00DF1073"/>
    <w:rsid w:val="00DF10DE"/>
    <w:rsid w:val="00DF19BE"/>
    <w:rsid w:val="00DF2C8F"/>
    <w:rsid w:val="00DF3898"/>
    <w:rsid w:val="00DF3D78"/>
    <w:rsid w:val="00DF3F35"/>
    <w:rsid w:val="00DF410B"/>
    <w:rsid w:val="00DF4233"/>
    <w:rsid w:val="00DF4DC5"/>
    <w:rsid w:val="00DF5D06"/>
    <w:rsid w:val="00DF63BC"/>
    <w:rsid w:val="00DF677A"/>
    <w:rsid w:val="00DF72BE"/>
    <w:rsid w:val="00DF72D3"/>
    <w:rsid w:val="00DF7632"/>
    <w:rsid w:val="00DF7FD0"/>
    <w:rsid w:val="00E000B5"/>
    <w:rsid w:val="00E00745"/>
    <w:rsid w:val="00E008EF"/>
    <w:rsid w:val="00E00DE9"/>
    <w:rsid w:val="00E00ECB"/>
    <w:rsid w:val="00E0129F"/>
    <w:rsid w:val="00E01702"/>
    <w:rsid w:val="00E01BB6"/>
    <w:rsid w:val="00E01C97"/>
    <w:rsid w:val="00E029F6"/>
    <w:rsid w:val="00E031CF"/>
    <w:rsid w:val="00E032F8"/>
    <w:rsid w:val="00E03776"/>
    <w:rsid w:val="00E040CA"/>
    <w:rsid w:val="00E04304"/>
    <w:rsid w:val="00E0430B"/>
    <w:rsid w:val="00E050A2"/>
    <w:rsid w:val="00E0528F"/>
    <w:rsid w:val="00E0580F"/>
    <w:rsid w:val="00E05F25"/>
    <w:rsid w:val="00E06F4A"/>
    <w:rsid w:val="00E07685"/>
    <w:rsid w:val="00E1195C"/>
    <w:rsid w:val="00E11F26"/>
    <w:rsid w:val="00E121E1"/>
    <w:rsid w:val="00E13296"/>
    <w:rsid w:val="00E13A24"/>
    <w:rsid w:val="00E13A3D"/>
    <w:rsid w:val="00E145D8"/>
    <w:rsid w:val="00E164B5"/>
    <w:rsid w:val="00E16DC0"/>
    <w:rsid w:val="00E17617"/>
    <w:rsid w:val="00E2032A"/>
    <w:rsid w:val="00E20624"/>
    <w:rsid w:val="00E206DD"/>
    <w:rsid w:val="00E20968"/>
    <w:rsid w:val="00E20BD3"/>
    <w:rsid w:val="00E20D08"/>
    <w:rsid w:val="00E21003"/>
    <w:rsid w:val="00E21025"/>
    <w:rsid w:val="00E211A8"/>
    <w:rsid w:val="00E213C3"/>
    <w:rsid w:val="00E21EF6"/>
    <w:rsid w:val="00E22127"/>
    <w:rsid w:val="00E226FA"/>
    <w:rsid w:val="00E229C3"/>
    <w:rsid w:val="00E23176"/>
    <w:rsid w:val="00E23662"/>
    <w:rsid w:val="00E246B8"/>
    <w:rsid w:val="00E24871"/>
    <w:rsid w:val="00E24C35"/>
    <w:rsid w:val="00E25CAE"/>
    <w:rsid w:val="00E26782"/>
    <w:rsid w:val="00E2785D"/>
    <w:rsid w:val="00E27A34"/>
    <w:rsid w:val="00E30B4B"/>
    <w:rsid w:val="00E31669"/>
    <w:rsid w:val="00E329B7"/>
    <w:rsid w:val="00E331FC"/>
    <w:rsid w:val="00E33ED4"/>
    <w:rsid w:val="00E33EEE"/>
    <w:rsid w:val="00E34096"/>
    <w:rsid w:val="00E35107"/>
    <w:rsid w:val="00E3598B"/>
    <w:rsid w:val="00E36097"/>
    <w:rsid w:val="00E363A9"/>
    <w:rsid w:val="00E36F2A"/>
    <w:rsid w:val="00E36F5E"/>
    <w:rsid w:val="00E372CF"/>
    <w:rsid w:val="00E405A6"/>
    <w:rsid w:val="00E4066E"/>
    <w:rsid w:val="00E4099F"/>
    <w:rsid w:val="00E40AA2"/>
    <w:rsid w:val="00E40AFF"/>
    <w:rsid w:val="00E4274C"/>
    <w:rsid w:val="00E431F9"/>
    <w:rsid w:val="00E44020"/>
    <w:rsid w:val="00E44421"/>
    <w:rsid w:val="00E447CC"/>
    <w:rsid w:val="00E44E00"/>
    <w:rsid w:val="00E4528D"/>
    <w:rsid w:val="00E454B8"/>
    <w:rsid w:val="00E4604B"/>
    <w:rsid w:val="00E4643A"/>
    <w:rsid w:val="00E46741"/>
    <w:rsid w:val="00E473DE"/>
    <w:rsid w:val="00E4782D"/>
    <w:rsid w:val="00E47A96"/>
    <w:rsid w:val="00E500B8"/>
    <w:rsid w:val="00E501D2"/>
    <w:rsid w:val="00E5067E"/>
    <w:rsid w:val="00E51D8D"/>
    <w:rsid w:val="00E51E89"/>
    <w:rsid w:val="00E52B57"/>
    <w:rsid w:val="00E52D82"/>
    <w:rsid w:val="00E532FF"/>
    <w:rsid w:val="00E53351"/>
    <w:rsid w:val="00E53BDF"/>
    <w:rsid w:val="00E540D0"/>
    <w:rsid w:val="00E54198"/>
    <w:rsid w:val="00E54D05"/>
    <w:rsid w:val="00E55C86"/>
    <w:rsid w:val="00E55D4E"/>
    <w:rsid w:val="00E55F63"/>
    <w:rsid w:val="00E5605C"/>
    <w:rsid w:val="00E5627C"/>
    <w:rsid w:val="00E5629F"/>
    <w:rsid w:val="00E56367"/>
    <w:rsid w:val="00E56388"/>
    <w:rsid w:val="00E563FA"/>
    <w:rsid w:val="00E56F51"/>
    <w:rsid w:val="00E57020"/>
    <w:rsid w:val="00E578E6"/>
    <w:rsid w:val="00E5794A"/>
    <w:rsid w:val="00E5798F"/>
    <w:rsid w:val="00E57E8D"/>
    <w:rsid w:val="00E60ED2"/>
    <w:rsid w:val="00E62B4C"/>
    <w:rsid w:val="00E6321D"/>
    <w:rsid w:val="00E63E48"/>
    <w:rsid w:val="00E63E49"/>
    <w:rsid w:val="00E6417F"/>
    <w:rsid w:val="00E65BC6"/>
    <w:rsid w:val="00E65F92"/>
    <w:rsid w:val="00E66343"/>
    <w:rsid w:val="00E66641"/>
    <w:rsid w:val="00E6672E"/>
    <w:rsid w:val="00E66C9B"/>
    <w:rsid w:val="00E6776C"/>
    <w:rsid w:val="00E700B7"/>
    <w:rsid w:val="00E70477"/>
    <w:rsid w:val="00E70BC7"/>
    <w:rsid w:val="00E7165A"/>
    <w:rsid w:val="00E71766"/>
    <w:rsid w:val="00E71B55"/>
    <w:rsid w:val="00E71C0E"/>
    <w:rsid w:val="00E71D13"/>
    <w:rsid w:val="00E728E3"/>
    <w:rsid w:val="00E72CD1"/>
    <w:rsid w:val="00E72FDF"/>
    <w:rsid w:val="00E7590D"/>
    <w:rsid w:val="00E760B5"/>
    <w:rsid w:val="00E766C3"/>
    <w:rsid w:val="00E7675E"/>
    <w:rsid w:val="00E7682B"/>
    <w:rsid w:val="00E76AC9"/>
    <w:rsid w:val="00E76F16"/>
    <w:rsid w:val="00E7716F"/>
    <w:rsid w:val="00E774D4"/>
    <w:rsid w:val="00E7757B"/>
    <w:rsid w:val="00E77D93"/>
    <w:rsid w:val="00E77DAA"/>
    <w:rsid w:val="00E77EB9"/>
    <w:rsid w:val="00E8041E"/>
    <w:rsid w:val="00E80471"/>
    <w:rsid w:val="00E8067B"/>
    <w:rsid w:val="00E80717"/>
    <w:rsid w:val="00E80732"/>
    <w:rsid w:val="00E80831"/>
    <w:rsid w:val="00E81052"/>
    <w:rsid w:val="00E8131B"/>
    <w:rsid w:val="00E81AB6"/>
    <w:rsid w:val="00E81DCB"/>
    <w:rsid w:val="00E81E98"/>
    <w:rsid w:val="00E827F0"/>
    <w:rsid w:val="00E82A5C"/>
    <w:rsid w:val="00E82D7B"/>
    <w:rsid w:val="00E83542"/>
    <w:rsid w:val="00E83C61"/>
    <w:rsid w:val="00E844D2"/>
    <w:rsid w:val="00E84967"/>
    <w:rsid w:val="00E84A04"/>
    <w:rsid w:val="00E854B5"/>
    <w:rsid w:val="00E86342"/>
    <w:rsid w:val="00E86F35"/>
    <w:rsid w:val="00E87213"/>
    <w:rsid w:val="00E873E2"/>
    <w:rsid w:val="00E87A5C"/>
    <w:rsid w:val="00E90042"/>
    <w:rsid w:val="00E905F2"/>
    <w:rsid w:val="00E90B24"/>
    <w:rsid w:val="00E9119C"/>
    <w:rsid w:val="00E911F2"/>
    <w:rsid w:val="00E91692"/>
    <w:rsid w:val="00E9186F"/>
    <w:rsid w:val="00E91EDC"/>
    <w:rsid w:val="00E921D4"/>
    <w:rsid w:val="00E92F67"/>
    <w:rsid w:val="00E94191"/>
    <w:rsid w:val="00E94427"/>
    <w:rsid w:val="00E946C3"/>
    <w:rsid w:val="00E94CAF"/>
    <w:rsid w:val="00E94E00"/>
    <w:rsid w:val="00E95B91"/>
    <w:rsid w:val="00E95BD5"/>
    <w:rsid w:val="00E95E0E"/>
    <w:rsid w:val="00E95E35"/>
    <w:rsid w:val="00E95E6F"/>
    <w:rsid w:val="00E95E8A"/>
    <w:rsid w:val="00E9697E"/>
    <w:rsid w:val="00E96E92"/>
    <w:rsid w:val="00E970A8"/>
    <w:rsid w:val="00EA04AF"/>
    <w:rsid w:val="00EA0AA5"/>
    <w:rsid w:val="00EA0C67"/>
    <w:rsid w:val="00EA11CD"/>
    <w:rsid w:val="00EA158A"/>
    <w:rsid w:val="00EA17BE"/>
    <w:rsid w:val="00EA1EA8"/>
    <w:rsid w:val="00EA24FD"/>
    <w:rsid w:val="00EA30B0"/>
    <w:rsid w:val="00EA33AA"/>
    <w:rsid w:val="00EA4167"/>
    <w:rsid w:val="00EA43BE"/>
    <w:rsid w:val="00EA502F"/>
    <w:rsid w:val="00EA60FA"/>
    <w:rsid w:val="00EA626D"/>
    <w:rsid w:val="00EA67B8"/>
    <w:rsid w:val="00EA6B97"/>
    <w:rsid w:val="00EA6DBA"/>
    <w:rsid w:val="00EA703D"/>
    <w:rsid w:val="00EA7076"/>
    <w:rsid w:val="00EA70B8"/>
    <w:rsid w:val="00EA7FCA"/>
    <w:rsid w:val="00EB04AD"/>
    <w:rsid w:val="00EB143B"/>
    <w:rsid w:val="00EB16A5"/>
    <w:rsid w:val="00EB2052"/>
    <w:rsid w:val="00EB27B9"/>
    <w:rsid w:val="00EB42D3"/>
    <w:rsid w:val="00EB461B"/>
    <w:rsid w:val="00EB48B9"/>
    <w:rsid w:val="00EB4A77"/>
    <w:rsid w:val="00EB529D"/>
    <w:rsid w:val="00EB726D"/>
    <w:rsid w:val="00EB75CE"/>
    <w:rsid w:val="00EB774B"/>
    <w:rsid w:val="00EB77D7"/>
    <w:rsid w:val="00EB7A04"/>
    <w:rsid w:val="00EC0D71"/>
    <w:rsid w:val="00EC1A25"/>
    <w:rsid w:val="00EC1E51"/>
    <w:rsid w:val="00EC1FBB"/>
    <w:rsid w:val="00EC2673"/>
    <w:rsid w:val="00EC2BA7"/>
    <w:rsid w:val="00EC307E"/>
    <w:rsid w:val="00EC30C7"/>
    <w:rsid w:val="00EC394A"/>
    <w:rsid w:val="00EC3A8D"/>
    <w:rsid w:val="00EC450C"/>
    <w:rsid w:val="00EC4917"/>
    <w:rsid w:val="00EC62DC"/>
    <w:rsid w:val="00EC6668"/>
    <w:rsid w:val="00EC6DF2"/>
    <w:rsid w:val="00EC6ECE"/>
    <w:rsid w:val="00EC7CAC"/>
    <w:rsid w:val="00EC7E4A"/>
    <w:rsid w:val="00EC7F72"/>
    <w:rsid w:val="00EC7FD0"/>
    <w:rsid w:val="00ED0267"/>
    <w:rsid w:val="00ED02B6"/>
    <w:rsid w:val="00ED033D"/>
    <w:rsid w:val="00ED0AF5"/>
    <w:rsid w:val="00ED101F"/>
    <w:rsid w:val="00ED1C9B"/>
    <w:rsid w:val="00ED211D"/>
    <w:rsid w:val="00ED2DD1"/>
    <w:rsid w:val="00ED2E07"/>
    <w:rsid w:val="00ED2E19"/>
    <w:rsid w:val="00ED2EEC"/>
    <w:rsid w:val="00ED30D9"/>
    <w:rsid w:val="00ED3412"/>
    <w:rsid w:val="00ED384F"/>
    <w:rsid w:val="00ED3C0F"/>
    <w:rsid w:val="00ED43AE"/>
    <w:rsid w:val="00ED4954"/>
    <w:rsid w:val="00ED5184"/>
    <w:rsid w:val="00ED5C3D"/>
    <w:rsid w:val="00ED5C61"/>
    <w:rsid w:val="00ED6C79"/>
    <w:rsid w:val="00ED7628"/>
    <w:rsid w:val="00ED77F9"/>
    <w:rsid w:val="00ED7847"/>
    <w:rsid w:val="00ED7E32"/>
    <w:rsid w:val="00EE090B"/>
    <w:rsid w:val="00EE0C6D"/>
    <w:rsid w:val="00EE11AA"/>
    <w:rsid w:val="00EE147E"/>
    <w:rsid w:val="00EE1680"/>
    <w:rsid w:val="00EE1697"/>
    <w:rsid w:val="00EE179D"/>
    <w:rsid w:val="00EE227C"/>
    <w:rsid w:val="00EE23A1"/>
    <w:rsid w:val="00EE27F6"/>
    <w:rsid w:val="00EE2F7D"/>
    <w:rsid w:val="00EE30B3"/>
    <w:rsid w:val="00EE3D3A"/>
    <w:rsid w:val="00EE3EC5"/>
    <w:rsid w:val="00EE505D"/>
    <w:rsid w:val="00EE57BE"/>
    <w:rsid w:val="00EE63EA"/>
    <w:rsid w:val="00EE694A"/>
    <w:rsid w:val="00EE699E"/>
    <w:rsid w:val="00EE6E3B"/>
    <w:rsid w:val="00EE70FC"/>
    <w:rsid w:val="00EE78B9"/>
    <w:rsid w:val="00EE7D39"/>
    <w:rsid w:val="00EF0342"/>
    <w:rsid w:val="00EF0997"/>
    <w:rsid w:val="00EF1117"/>
    <w:rsid w:val="00EF1387"/>
    <w:rsid w:val="00EF153B"/>
    <w:rsid w:val="00EF1585"/>
    <w:rsid w:val="00EF1CC5"/>
    <w:rsid w:val="00EF37F7"/>
    <w:rsid w:val="00EF3C6B"/>
    <w:rsid w:val="00EF41A5"/>
    <w:rsid w:val="00EF463B"/>
    <w:rsid w:val="00EF4A45"/>
    <w:rsid w:val="00EF4DDA"/>
    <w:rsid w:val="00EF5175"/>
    <w:rsid w:val="00EF5D03"/>
    <w:rsid w:val="00EF7CC9"/>
    <w:rsid w:val="00F0043B"/>
    <w:rsid w:val="00F009A0"/>
    <w:rsid w:val="00F01339"/>
    <w:rsid w:val="00F0188C"/>
    <w:rsid w:val="00F01BB6"/>
    <w:rsid w:val="00F01F15"/>
    <w:rsid w:val="00F01FF4"/>
    <w:rsid w:val="00F02242"/>
    <w:rsid w:val="00F022B2"/>
    <w:rsid w:val="00F03121"/>
    <w:rsid w:val="00F03644"/>
    <w:rsid w:val="00F03C5D"/>
    <w:rsid w:val="00F04079"/>
    <w:rsid w:val="00F0466D"/>
    <w:rsid w:val="00F04A07"/>
    <w:rsid w:val="00F04B18"/>
    <w:rsid w:val="00F05C80"/>
    <w:rsid w:val="00F05EC7"/>
    <w:rsid w:val="00F06850"/>
    <w:rsid w:val="00F10450"/>
    <w:rsid w:val="00F10605"/>
    <w:rsid w:val="00F11DCC"/>
    <w:rsid w:val="00F11ED9"/>
    <w:rsid w:val="00F11EF0"/>
    <w:rsid w:val="00F122A0"/>
    <w:rsid w:val="00F13222"/>
    <w:rsid w:val="00F134DE"/>
    <w:rsid w:val="00F136A8"/>
    <w:rsid w:val="00F13858"/>
    <w:rsid w:val="00F13B05"/>
    <w:rsid w:val="00F13B48"/>
    <w:rsid w:val="00F140EC"/>
    <w:rsid w:val="00F14291"/>
    <w:rsid w:val="00F15D36"/>
    <w:rsid w:val="00F165FA"/>
    <w:rsid w:val="00F1684A"/>
    <w:rsid w:val="00F16C59"/>
    <w:rsid w:val="00F20417"/>
    <w:rsid w:val="00F20DE2"/>
    <w:rsid w:val="00F21555"/>
    <w:rsid w:val="00F219A1"/>
    <w:rsid w:val="00F22805"/>
    <w:rsid w:val="00F22A0D"/>
    <w:rsid w:val="00F22A1A"/>
    <w:rsid w:val="00F23298"/>
    <w:rsid w:val="00F23BD3"/>
    <w:rsid w:val="00F23D71"/>
    <w:rsid w:val="00F24043"/>
    <w:rsid w:val="00F24B84"/>
    <w:rsid w:val="00F24CBA"/>
    <w:rsid w:val="00F24E46"/>
    <w:rsid w:val="00F24EF7"/>
    <w:rsid w:val="00F2506D"/>
    <w:rsid w:val="00F258BA"/>
    <w:rsid w:val="00F25C50"/>
    <w:rsid w:val="00F266AF"/>
    <w:rsid w:val="00F26A22"/>
    <w:rsid w:val="00F26BE5"/>
    <w:rsid w:val="00F26EC4"/>
    <w:rsid w:val="00F27022"/>
    <w:rsid w:val="00F27926"/>
    <w:rsid w:val="00F30BF9"/>
    <w:rsid w:val="00F30FF5"/>
    <w:rsid w:val="00F30FFB"/>
    <w:rsid w:val="00F31718"/>
    <w:rsid w:val="00F319B9"/>
    <w:rsid w:val="00F32592"/>
    <w:rsid w:val="00F325C6"/>
    <w:rsid w:val="00F32E18"/>
    <w:rsid w:val="00F32F03"/>
    <w:rsid w:val="00F33988"/>
    <w:rsid w:val="00F33C40"/>
    <w:rsid w:val="00F340D4"/>
    <w:rsid w:val="00F3441E"/>
    <w:rsid w:val="00F34E5B"/>
    <w:rsid w:val="00F34F42"/>
    <w:rsid w:val="00F353F9"/>
    <w:rsid w:val="00F35569"/>
    <w:rsid w:val="00F356F8"/>
    <w:rsid w:val="00F36963"/>
    <w:rsid w:val="00F36B6E"/>
    <w:rsid w:val="00F37957"/>
    <w:rsid w:val="00F40566"/>
    <w:rsid w:val="00F4094D"/>
    <w:rsid w:val="00F40B08"/>
    <w:rsid w:val="00F40D48"/>
    <w:rsid w:val="00F41D4C"/>
    <w:rsid w:val="00F41D99"/>
    <w:rsid w:val="00F42193"/>
    <w:rsid w:val="00F429A8"/>
    <w:rsid w:val="00F43795"/>
    <w:rsid w:val="00F43AC5"/>
    <w:rsid w:val="00F43D95"/>
    <w:rsid w:val="00F43E81"/>
    <w:rsid w:val="00F4401A"/>
    <w:rsid w:val="00F44079"/>
    <w:rsid w:val="00F44551"/>
    <w:rsid w:val="00F449FF"/>
    <w:rsid w:val="00F44A56"/>
    <w:rsid w:val="00F44F4D"/>
    <w:rsid w:val="00F45411"/>
    <w:rsid w:val="00F472BE"/>
    <w:rsid w:val="00F47468"/>
    <w:rsid w:val="00F47F3C"/>
    <w:rsid w:val="00F504E4"/>
    <w:rsid w:val="00F5094B"/>
    <w:rsid w:val="00F50C7F"/>
    <w:rsid w:val="00F50D63"/>
    <w:rsid w:val="00F51F9E"/>
    <w:rsid w:val="00F52444"/>
    <w:rsid w:val="00F5254E"/>
    <w:rsid w:val="00F52CC4"/>
    <w:rsid w:val="00F52E3D"/>
    <w:rsid w:val="00F5305A"/>
    <w:rsid w:val="00F544F3"/>
    <w:rsid w:val="00F54654"/>
    <w:rsid w:val="00F55115"/>
    <w:rsid w:val="00F55570"/>
    <w:rsid w:val="00F55635"/>
    <w:rsid w:val="00F563C7"/>
    <w:rsid w:val="00F574E0"/>
    <w:rsid w:val="00F5769B"/>
    <w:rsid w:val="00F576AE"/>
    <w:rsid w:val="00F57875"/>
    <w:rsid w:val="00F6020C"/>
    <w:rsid w:val="00F6038C"/>
    <w:rsid w:val="00F604D2"/>
    <w:rsid w:val="00F61C65"/>
    <w:rsid w:val="00F61FD4"/>
    <w:rsid w:val="00F62445"/>
    <w:rsid w:val="00F625BB"/>
    <w:rsid w:val="00F62662"/>
    <w:rsid w:val="00F6306C"/>
    <w:rsid w:val="00F63284"/>
    <w:rsid w:val="00F63507"/>
    <w:rsid w:val="00F639CF"/>
    <w:rsid w:val="00F643F3"/>
    <w:rsid w:val="00F64EA4"/>
    <w:rsid w:val="00F651DE"/>
    <w:rsid w:val="00F65859"/>
    <w:rsid w:val="00F65D68"/>
    <w:rsid w:val="00F65ED0"/>
    <w:rsid w:val="00F66429"/>
    <w:rsid w:val="00F664E1"/>
    <w:rsid w:val="00F66FB7"/>
    <w:rsid w:val="00F67B5D"/>
    <w:rsid w:val="00F67FF3"/>
    <w:rsid w:val="00F70584"/>
    <w:rsid w:val="00F70D9C"/>
    <w:rsid w:val="00F7122E"/>
    <w:rsid w:val="00F714EA"/>
    <w:rsid w:val="00F71D60"/>
    <w:rsid w:val="00F71E4E"/>
    <w:rsid w:val="00F72246"/>
    <w:rsid w:val="00F7230D"/>
    <w:rsid w:val="00F727E4"/>
    <w:rsid w:val="00F72CA7"/>
    <w:rsid w:val="00F72F37"/>
    <w:rsid w:val="00F73775"/>
    <w:rsid w:val="00F7420D"/>
    <w:rsid w:val="00F7439F"/>
    <w:rsid w:val="00F75AD5"/>
    <w:rsid w:val="00F7618F"/>
    <w:rsid w:val="00F76300"/>
    <w:rsid w:val="00F76A87"/>
    <w:rsid w:val="00F76F82"/>
    <w:rsid w:val="00F7738D"/>
    <w:rsid w:val="00F77D80"/>
    <w:rsid w:val="00F80938"/>
    <w:rsid w:val="00F80B85"/>
    <w:rsid w:val="00F80D16"/>
    <w:rsid w:val="00F80D2C"/>
    <w:rsid w:val="00F8123B"/>
    <w:rsid w:val="00F823FB"/>
    <w:rsid w:val="00F827D3"/>
    <w:rsid w:val="00F82954"/>
    <w:rsid w:val="00F82A92"/>
    <w:rsid w:val="00F830F7"/>
    <w:rsid w:val="00F8312B"/>
    <w:rsid w:val="00F83227"/>
    <w:rsid w:val="00F83518"/>
    <w:rsid w:val="00F835B4"/>
    <w:rsid w:val="00F83716"/>
    <w:rsid w:val="00F8393B"/>
    <w:rsid w:val="00F83DB3"/>
    <w:rsid w:val="00F83ED3"/>
    <w:rsid w:val="00F8455E"/>
    <w:rsid w:val="00F85379"/>
    <w:rsid w:val="00F85525"/>
    <w:rsid w:val="00F855EF"/>
    <w:rsid w:val="00F85C48"/>
    <w:rsid w:val="00F863C2"/>
    <w:rsid w:val="00F86763"/>
    <w:rsid w:val="00F8695A"/>
    <w:rsid w:val="00F86A25"/>
    <w:rsid w:val="00F86F3A"/>
    <w:rsid w:val="00F86F42"/>
    <w:rsid w:val="00F8781A"/>
    <w:rsid w:val="00F879B9"/>
    <w:rsid w:val="00F87DB9"/>
    <w:rsid w:val="00F90455"/>
    <w:rsid w:val="00F90B3E"/>
    <w:rsid w:val="00F91758"/>
    <w:rsid w:val="00F918CA"/>
    <w:rsid w:val="00F9236F"/>
    <w:rsid w:val="00F93500"/>
    <w:rsid w:val="00F93BA2"/>
    <w:rsid w:val="00F94364"/>
    <w:rsid w:val="00F943E7"/>
    <w:rsid w:val="00F94547"/>
    <w:rsid w:val="00F9474A"/>
    <w:rsid w:val="00F94A21"/>
    <w:rsid w:val="00F94A2A"/>
    <w:rsid w:val="00F94F8A"/>
    <w:rsid w:val="00F95E4B"/>
    <w:rsid w:val="00F9614B"/>
    <w:rsid w:val="00F96229"/>
    <w:rsid w:val="00F96CDF"/>
    <w:rsid w:val="00F96DA7"/>
    <w:rsid w:val="00F970C7"/>
    <w:rsid w:val="00F974F7"/>
    <w:rsid w:val="00F97981"/>
    <w:rsid w:val="00F97C5A"/>
    <w:rsid w:val="00FA0B8D"/>
    <w:rsid w:val="00FA10E8"/>
    <w:rsid w:val="00FA1123"/>
    <w:rsid w:val="00FA43F4"/>
    <w:rsid w:val="00FA49F4"/>
    <w:rsid w:val="00FA5175"/>
    <w:rsid w:val="00FA52BD"/>
    <w:rsid w:val="00FA6CE1"/>
    <w:rsid w:val="00FA78BF"/>
    <w:rsid w:val="00FA7C35"/>
    <w:rsid w:val="00FA7FAB"/>
    <w:rsid w:val="00FB00DE"/>
    <w:rsid w:val="00FB0593"/>
    <w:rsid w:val="00FB1C15"/>
    <w:rsid w:val="00FB297A"/>
    <w:rsid w:val="00FB2DAD"/>
    <w:rsid w:val="00FB2EA0"/>
    <w:rsid w:val="00FB32ED"/>
    <w:rsid w:val="00FB34CC"/>
    <w:rsid w:val="00FB3FFA"/>
    <w:rsid w:val="00FB4736"/>
    <w:rsid w:val="00FB4A0B"/>
    <w:rsid w:val="00FB5250"/>
    <w:rsid w:val="00FB57B8"/>
    <w:rsid w:val="00FB584B"/>
    <w:rsid w:val="00FB58AE"/>
    <w:rsid w:val="00FB58E7"/>
    <w:rsid w:val="00FB5C13"/>
    <w:rsid w:val="00FB5CE2"/>
    <w:rsid w:val="00FB60C5"/>
    <w:rsid w:val="00FB61EE"/>
    <w:rsid w:val="00FB6BA4"/>
    <w:rsid w:val="00FC0A37"/>
    <w:rsid w:val="00FC1068"/>
    <w:rsid w:val="00FC19E8"/>
    <w:rsid w:val="00FC1B51"/>
    <w:rsid w:val="00FC1DCC"/>
    <w:rsid w:val="00FC2670"/>
    <w:rsid w:val="00FC3985"/>
    <w:rsid w:val="00FC4A0B"/>
    <w:rsid w:val="00FC4DEA"/>
    <w:rsid w:val="00FC52A1"/>
    <w:rsid w:val="00FC560A"/>
    <w:rsid w:val="00FC5B5A"/>
    <w:rsid w:val="00FC6014"/>
    <w:rsid w:val="00FC65E2"/>
    <w:rsid w:val="00FC67AE"/>
    <w:rsid w:val="00FC6B4B"/>
    <w:rsid w:val="00FC6FD0"/>
    <w:rsid w:val="00FC7BB0"/>
    <w:rsid w:val="00FD0702"/>
    <w:rsid w:val="00FD076F"/>
    <w:rsid w:val="00FD0888"/>
    <w:rsid w:val="00FD11E5"/>
    <w:rsid w:val="00FD1439"/>
    <w:rsid w:val="00FD15F9"/>
    <w:rsid w:val="00FD1734"/>
    <w:rsid w:val="00FD2278"/>
    <w:rsid w:val="00FD22AB"/>
    <w:rsid w:val="00FD244C"/>
    <w:rsid w:val="00FD2553"/>
    <w:rsid w:val="00FD2F0E"/>
    <w:rsid w:val="00FD4556"/>
    <w:rsid w:val="00FD4641"/>
    <w:rsid w:val="00FD479F"/>
    <w:rsid w:val="00FD5EE7"/>
    <w:rsid w:val="00FD5F3A"/>
    <w:rsid w:val="00FD66FD"/>
    <w:rsid w:val="00FD6B84"/>
    <w:rsid w:val="00FD6D1D"/>
    <w:rsid w:val="00FD7B2C"/>
    <w:rsid w:val="00FD7C28"/>
    <w:rsid w:val="00FD7C3E"/>
    <w:rsid w:val="00FD7CC4"/>
    <w:rsid w:val="00FE09DF"/>
    <w:rsid w:val="00FE0AD1"/>
    <w:rsid w:val="00FE0B1D"/>
    <w:rsid w:val="00FE0C00"/>
    <w:rsid w:val="00FE1946"/>
    <w:rsid w:val="00FE228D"/>
    <w:rsid w:val="00FE2F66"/>
    <w:rsid w:val="00FE31B1"/>
    <w:rsid w:val="00FE47A8"/>
    <w:rsid w:val="00FE5742"/>
    <w:rsid w:val="00FE58B6"/>
    <w:rsid w:val="00FE58BD"/>
    <w:rsid w:val="00FE5A73"/>
    <w:rsid w:val="00FE5CFD"/>
    <w:rsid w:val="00FE605F"/>
    <w:rsid w:val="00FE60DF"/>
    <w:rsid w:val="00FE725E"/>
    <w:rsid w:val="00FE761E"/>
    <w:rsid w:val="00FE7C62"/>
    <w:rsid w:val="00FE7EDA"/>
    <w:rsid w:val="00FF0373"/>
    <w:rsid w:val="00FF0E33"/>
    <w:rsid w:val="00FF1E88"/>
    <w:rsid w:val="00FF2472"/>
    <w:rsid w:val="00FF2815"/>
    <w:rsid w:val="00FF2B5A"/>
    <w:rsid w:val="00FF2CF9"/>
    <w:rsid w:val="00FF3594"/>
    <w:rsid w:val="00FF3CBD"/>
    <w:rsid w:val="00FF3F74"/>
    <w:rsid w:val="00FF40A6"/>
    <w:rsid w:val="00FF4ED8"/>
    <w:rsid w:val="00FF4F5E"/>
    <w:rsid w:val="00FF5740"/>
    <w:rsid w:val="00FF5A08"/>
    <w:rsid w:val="00FF5B6D"/>
    <w:rsid w:val="00FF6098"/>
    <w:rsid w:val="00FF60EC"/>
    <w:rsid w:val="00FF63A8"/>
    <w:rsid w:val="00FF63F9"/>
    <w:rsid w:val="00FF653D"/>
    <w:rsid w:val="00FF65B4"/>
    <w:rsid w:val="00FF6877"/>
    <w:rsid w:val="00FF74F1"/>
    <w:rsid w:val="00FF7EF1"/>
    <w:rsid w:val="00FF7F19"/>
    <w:rsid w:val="0104A5EC"/>
    <w:rsid w:val="0394245B"/>
    <w:rsid w:val="049E8A9F"/>
    <w:rsid w:val="0606D278"/>
    <w:rsid w:val="067C1BD9"/>
    <w:rsid w:val="0711CB6B"/>
    <w:rsid w:val="07325D79"/>
    <w:rsid w:val="07840489"/>
    <w:rsid w:val="08B34290"/>
    <w:rsid w:val="096BA1DD"/>
    <w:rsid w:val="0A08E725"/>
    <w:rsid w:val="0AD6B26D"/>
    <w:rsid w:val="0B52B646"/>
    <w:rsid w:val="0C55CBCC"/>
    <w:rsid w:val="0CA5313D"/>
    <w:rsid w:val="0CCF4D3D"/>
    <w:rsid w:val="0E451014"/>
    <w:rsid w:val="0E6C073C"/>
    <w:rsid w:val="0F69B712"/>
    <w:rsid w:val="0FCFECD2"/>
    <w:rsid w:val="107911B2"/>
    <w:rsid w:val="11BF69A8"/>
    <w:rsid w:val="11D7CD17"/>
    <w:rsid w:val="11FB85B8"/>
    <w:rsid w:val="126EA2BE"/>
    <w:rsid w:val="12CC9D1F"/>
    <w:rsid w:val="1301C87E"/>
    <w:rsid w:val="132E356D"/>
    <w:rsid w:val="1396667C"/>
    <w:rsid w:val="13C7A76C"/>
    <w:rsid w:val="153E2D23"/>
    <w:rsid w:val="169E3CFE"/>
    <w:rsid w:val="1711C17A"/>
    <w:rsid w:val="1A4EE0A9"/>
    <w:rsid w:val="1B33E649"/>
    <w:rsid w:val="1B5231B3"/>
    <w:rsid w:val="1B68DA60"/>
    <w:rsid w:val="1C3854B6"/>
    <w:rsid w:val="1CC16B29"/>
    <w:rsid w:val="1CE04162"/>
    <w:rsid w:val="1D9CF82B"/>
    <w:rsid w:val="1DB40786"/>
    <w:rsid w:val="1F0D84B4"/>
    <w:rsid w:val="1FA29C4C"/>
    <w:rsid w:val="1FCCF985"/>
    <w:rsid w:val="20C221D8"/>
    <w:rsid w:val="20D1637D"/>
    <w:rsid w:val="226C24BC"/>
    <w:rsid w:val="2363BBF4"/>
    <w:rsid w:val="240A6C18"/>
    <w:rsid w:val="250356DD"/>
    <w:rsid w:val="2657417F"/>
    <w:rsid w:val="26C52AE9"/>
    <w:rsid w:val="2797E7DA"/>
    <w:rsid w:val="27C51E5D"/>
    <w:rsid w:val="2906E063"/>
    <w:rsid w:val="29D8B5D2"/>
    <w:rsid w:val="2A189263"/>
    <w:rsid w:val="2A320A83"/>
    <w:rsid w:val="2A3B6126"/>
    <w:rsid w:val="2A5F16DD"/>
    <w:rsid w:val="2ACB4ACE"/>
    <w:rsid w:val="2AD8E5B0"/>
    <w:rsid w:val="2BFB3BBD"/>
    <w:rsid w:val="2D76AD30"/>
    <w:rsid w:val="2F814A1F"/>
    <w:rsid w:val="30D0D492"/>
    <w:rsid w:val="3218DC3D"/>
    <w:rsid w:val="322935A9"/>
    <w:rsid w:val="34031B65"/>
    <w:rsid w:val="3430CC4B"/>
    <w:rsid w:val="375CE994"/>
    <w:rsid w:val="376A0D16"/>
    <w:rsid w:val="399E4697"/>
    <w:rsid w:val="3E4E9C01"/>
    <w:rsid w:val="3EA8D286"/>
    <w:rsid w:val="4064B166"/>
    <w:rsid w:val="41839974"/>
    <w:rsid w:val="441FEE16"/>
    <w:rsid w:val="44F68C74"/>
    <w:rsid w:val="452CD1AF"/>
    <w:rsid w:val="46189B4F"/>
    <w:rsid w:val="466B39FF"/>
    <w:rsid w:val="470C26BB"/>
    <w:rsid w:val="4B524DD7"/>
    <w:rsid w:val="4B5DA786"/>
    <w:rsid w:val="4B65D3A1"/>
    <w:rsid w:val="4B95F30E"/>
    <w:rsid w:val="4BC4900B"/>
    <w:rsid w:val="4BEC58DA"/>
    <w:rsid w:val="4D5703B6"/>
    <w:rsid w:val="4DB934AD"/>
    <w:rsid w:val="4E5DBB97"/>
    <w:rsid w:val="4EBC0449"/>
    <w:rsid w:val="512B28F1"/>
    <w:rsid w:val="513914E7"/>
    <w:rsid w:val="51B6A675"/>
    <w:rsid w:val="554655AA"/>
    <w:rsid w:val="56741681"/>
    <w:rsid w:val="571A8F9F"/>
    <w:rsid w:val="58C445B9"/>
    <w:rsid w:val="58CF0A83"/>
    <w:rsid w:val="5909C853"/>
    <w:rsid w:val="59DC6209"/>
    <w:rsid w:val="5A1E1805"/>
    <w:rsid w:val="5A68590F"/>
    <w:rsid w:val="5B797DDC"/>
    <w:rsid w:val="5C2F1DAF"/>
    <w:rsid w:val="5CFCA398"/>
    <w:rsid w:val="5DBC1E56"/>
    <w:rsid w:val="61242B71"/>
    <w:rsid w:val="62554605"/>
    <w:rsid w:val="62A2508B"/>
    <w:rsid w:val="64B3321A"/>
    <w:rsid w:val="652F17BE"/>
    <w:rsid w:val="6536B7E3"/>
    <w:rsid w:val="65A742CD"/>
    <w:rsid w:val="67ACE098"/>
    <w:rsid w:val="69D9B0F1"/>
    <w:rsid w:val="69F57478"/>
    <w:rsid w:val="6B345010"/>
    <w:rsid w:val="6B8A9276"/>
    <w:rsid w:val="6C0C4469"/>
    <w:rsid w:val="6DB090D2"/>
    <w:rsid w:val="6E7EFC8D"/>
    <w:rsid w:val="6EF0492E"/>
    <w:rsid w:val="6F123FE9"/>
    <w:rsid w:val="7026B916"/>
    <w:rsid w:val="756461DD"/>
    <w:rsid w:val="756B5969"/>
    <w:rsid w:val="75BA4E81"/>
    <w:rsid w:val="760470FC"/>
    <w:rsid w:val="761740F4"/>
    <w:rsid w:val="77868913"/>
    <w:rsid w:val="77DE94B5"/>
    <w:rsid w:val="791CB3D1"/>
    <w:rsid w:val="794BFBFC"/>
    <w:rsid w:val="7998F15A"/>
    <w:rsid w:val="7A5BD584"/>
    <w:rsid w:val="7B050EA8"/>
    <w:rsid w:val="7CA4187A"/>
    <w:rsid w:val="7D4918C5"/>
    <w:rsid w:val="7D5EB123"/>
    <w:rsid w:val="7FBC2C7E"/>
    <w:rsid w:val="7FCA7836"/>
    <w:rsid w:val="7FFC8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70C1"/>
  <w15:chartTrackingRefBased/>
  <w15:docId w15:val="{FC9BDAA0-D82B-4C62-9FCF-EBA688DC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25448"/>
    <w:rPr>
      <w:sz w:val="18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5794A"/>
    <w:pPr>
      <w:keepNext/>
      <w:keepLines/>
      <w:numPr>
        <w:numId w:val="17"/>
      </w:numPr>
      <w:spacing w:before="360" w:after="360"/>
      <w:jc w:val="both"/>
      <w:outlineLvl w:val="0"/>
    </w:pPr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4393"/>
    <w:pPr>
      <w:keepNext/>
      <w:keepLines/>
      <w:numPr>
        <w:ilvl w:val="1"/>
        <w:numId w:val="12"/>
      </w:numPr>
      <w:spacing w:before="40" w:after="240"/>
      <w:jc w:val="both"/>
      <w:outlineLvl w:val="1"/>
    </w:pPr>
    <w:rPr>
      <w:rFonts w:ascii="Verdana" w:eastAsiaTheme="majorEastAsia" w:hAnsi="Verdana" w:cstheme="majorBidi"/>
      <w:color w:val="000000" w:themeColor="text1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5A4393"/>
    <w:pPr>
      <w:numPr>
        <w:ilvl w:val="0"/>
        <w:numId w:val="0"/>
      </w:numPr>
      <w:tabs>
        <w:tab w:val="num" w:pos="360"/>
      </w:tabs>
      <w:ind w:left="432" w:hanging="432"/>
      <w:outlineLvl w:val="2"/>
    </w:pPr>
  </w:style>
  <w:style w:type="paragraph" w:styleId="Nagwek4">
    <w:name w:val="heading 4"/>
    <w:basedOn w:val="Styl3"/>
    <w:next w:val="Normalny"/>
    <w:link w:val="Nagwek4Znak"/>
    <w:uiPriority w:val="9"/>
    <w:unhideWhenUsed/>
    <w:qFormat/>
    <w:rsid w:val="000552E0"/>
    <w:pPr>
      <w:spacing w:before="40"/>
      <w:ind w:left="1021" w:hanging="1021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060EAD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color w:val="000000" w:themeColor="text1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7F1989"/>
    <w:pPr>
      <w:numPr>
        <w:numId w:val="10"/>
      </w:numPr>
      <w:spacing w:before="40" w:after="240"/>
      <w:ind w:left="567" w:hanging="567"/>
    </w:pPr>
  </w:style>
  <w:style w:type="character" w:customStyle="1" w:styleId="Styl1Znak">
    <w:name w:val="Styl1 Znak"/>
    <w:basedOn w:val="Domylnaczcionkaakapitu"/>
    <w:link w:val="Styl1"/>
    <w:rsid w:val="007F1989"/>
    <w:rPr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5794A"/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1A7466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0552E0"/>
    <w:rPr>
      <w:rFonts w:eastAsiaTheme="majorEastAsia" w:cstheme="majorBidi"/>
      <w:i/>
      <w:iCs/>
      <w:color w:val="000000" w:themeColor="text1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060EA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1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2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1A7466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1A7466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qFormat/>
    <w:rsid w:val="0058623A"/>
    <w:pPr>
      <w:keepNext w:val="0"/>
      <w:keepLines w:val="0"/>
      <w:numPr>
        <w:ilvl w:val="0"/>
        <w:numId w:val="0"/>
      </w:numPr>
      <w:tabs>
        <w:tab w:val="left" w:pos="2835"/>
      </w:tabs>
      <w:spacing w:before="240"/>
      <w:ind w:left="1276" w:firstLine="1"/>
    </w:pPr>
    <w:rPr>
      <w:rFonts w:asciiTheme="minorHAnsi" w:hAnsiTheme="minorHAnsi"/>
      <w:iCs/>
      <w:szCs w:val="18"/>
    </w:rPr>
  </w:style>
  <w:style w:type="paragraph" w:customStyle="1" w:styleId="Styl3">
    <w:name w:val="Styl3"/>
    <w:basedOn w:val="Styl2"/>
    <w:link w:val="Styl3Znak"/>
    <w:autoRedefine/>
    <w:qFormat/>
    <w:rsid w:val="00C7312A"/>
    <w:pPr>
      <w:numPr>
        <w:ilvl w:val="3"/>
        <w:numId w:val="17"/>
      </w:numPr>
      <w:ind w:left="2127"/>
    </w:pPr>
  </w:style>
  <w:style w:type="character" w:customStyle="1" w:styleId="Styl2Znak">
    <w:name w:val="Styl2 Znak"/>
    <w:basedOn w:val="Nagwek2Znak"/>
    <w:link w:val="Styl2"/>
    <w:rsid w:val="0058623A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1A7466" w:themeColor="accent3"/>
        <w:left w:val="single" w:sz="4" w:space="0" w:color="1A7466" w:themeColor="accent3"/>
        <w:bottom w:val="single" w:sz="4" w:space="0" w:color="1A7466" w:themeColor="accent3"/>
        <w:right w:val="single" w:sz="4" w:space="0" w:color="1A746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A7466" w:themeFill="accent3"/>
      </w:tcPr>
    </w:tblStylePr>
    <w:tblStylePr w:type="lastRow">
      <w:rPr>
        <w:b/>
        <w:bCs/>
      </w:rPr>
      <w:tblPr/>
      <w:tcPr>
        <w:tcBorders>
          <w:top w:val="double" w:sz="4" w:space="0" w:color="1A746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A7466" w:themeColor="accent3"/>
          <w:right w:val="single" w:sz="4" w:space="0" w:color="1A7466" w:themeColor="accent3"/>
        </w:tcBorders>
      </w:tcPr>
    </w:tblStylePr>
    <w:tblStylePr w:type="band1Horz">
      <w:tblPr/>
      <w:tcPr>
        <w:tcBorders>
          <w:top w:val="single" w:sz="4" w:space="0" w:color="1A7466" w:themeColor="accent3"/>
          <w:bottom w:val="single" w:sz="4" w:space="0" w:color="1A746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A7466" w:themeColor="accent3"/>
          <w:left w:val="nil"/>
        </w:tcBorders>
      </w:tcPr>
    </w:tblStylePr>
    <w:tblStylePr w:type="swCell">
      <w:tblPr/>
      <w:tcPr>
        <w:tcBorders>
          <w:top w:val="double" w:sz="4" w:space="0" w:color="1A7466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C7312A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  <w:rPr>
      <w:rFonts w:asciiTheme="minorHAnsi" w:hAnsiTheme="minorHAnsi"/>
      <w:szCs w:val="18"/>
    </w:r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qFormat/>
    <w:rsid w:val="00B71AA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71AA7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1AA7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B71AA7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35204E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D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DE8"/>
    <w:rPr>
      <w:b/>
      <w:bCs/>
      <w:sz w:val="20"/>
      <w:szCs w:val="20"/>
    </w:rPr>
  </w:style>
  <w:style w:type="character" w:customStyle="1" w:styleId="WW8Num21z0">
    <w:name w:val="WW8Num21z0"/>
    <w:qFormat/>
    <w:rsid w:val="0007333B"/>
    <w:rPr>
      <w:rFonts w:ascii="Arial" w:hAnsi="Arial" w:cs="Arial"/>
      <w:b/>
      <w:i w:val="0"/>
      <w:sz w:val="20"/>
    </w:rPr>
  </w:style>
  <w:style w:type="table" w:customStyle="1" w:styleId="Tabela-Siatka3">
    <w:name w:val="Tabela - Siatka3"/>
    <w:basedOn w:val="Standardowy"/>
    <w:next w:val="Tabela-Siatka"/>
    <w:uiPriority w:val="39"/>
    <w:rsid w:val="00263331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D076F"/>
    <w:pPr>
      <w:spacing w:after="0"/>
    </w:pPr>
    <w:rPr>
      <w:sz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15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BE1024"/>
    <w:rPr>
      <w:color w:val="808080"/>
    </w:rPr>
  </w:style>
  <w:style w:type="table" w:customStyle="1" w:styleId="Tabela-Siatka4">
    <w:name w:val="Tabela - Siatka4"/>
    <w:basedOn w:val="Standardowy"/>
    <w:next w:val="Tabela-Siatka"/>
    <w:uiPriority w:val="39"/>
    <w:rsid w:val="00A406C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73B6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90042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900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qFormat/>
    <w:rsid w:val="00E90042"/>
    <w:rPr>
      <w:sz w:val="18"/>
    </w:rPr>
  </w:style>
  <w:style w:type="paragraph" w:customStyle="1" w:styleId="Default">
    <w:name w:val="Default"/>
    <w:rsid w:val="00A5250A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table" w:customStyle="1" w:styleId="Tabela-Siatka21">
    <w:name w:val="Tabela - Siatka21"/>
    <w:basedOn w:val="Standardowy"/>
    <w:uiPriority w:val="39"/>
    <w:rsid w:val="00013874"/>
    <w:pPr>
      <w:spacing w:after="0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customXml" Target="../customXml/item6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NIEPUBLICZNE%20STAN%20NA%20DN.%2010%202024\WZORY%20SWZ%20NIEPUBLICZNE%2002%2012%202024\WZ&#211;R%20SWZ%20NZ_02%2012%2020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95999DA9CB438EB73ADDC8BF99F3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83864C-B447-4037-928B-1623A2DA5D8A}"/>
      </w:docPartPr>
      <w:docPartBody>
        <w:p w:rsidR="00D247F1" w:rsidRDefault="00D247F1" w:rsidP="00D247F1">
          <w:pPr>
            <w:pStyle w:val="1B95999DA9CB438EB73ADDC8BF99F399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BEF9310CF2214A849951DCB778D9431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624E22-0BCB-45B3-8A65-AA7024FC4567}"/>
      </w:docPartPr>
      <w:docPartBody>
        <w:p w:rsidR="00D247F1" w:rsidRDefault="00D247F1" w:rsidP="00D247F1">
          <w:pPr>
            <w:pStyle w:val="BEF9310CF2214A849951DCB778D94313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9319EE22776847FCAC4BD7D6365219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71B77D-B630-4E69-AD81-2C698804A3DD}"/>
      </w:docPartPr>
      <w:docPartBody>
        <w:p w:rsidR="00D247F1" w:rsidRDefault="00D247F1" w:rsidP="00D247F1">
          <w:pPr>
            <w:pStyle w:val="9319EE22776847FCAC4BD7D636521918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D89704816CB7495880CBDA3EE27187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90DF4D-C25E-44B9-BDB4-178ADA3EA3C9}"/>
      </w:docPartPr>
      <w:docPartBody>
        <w:p w:rsidR="00D247F1" w:rsidRDefault="00D247F1" w:rsidP="00D247F1">
          <w:pPr>
            <w:pStyle w:val="D89704816CB7495880CBDA3EE27187B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125034F872C4F11934910FB5C08D1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AF44C1-C3DD-48C0-A127-F96EB9093E81}"/>
      </w:docPartPr>
      <w:docPartBody>
        <w:p w:rsidR="00D247F1" w:rsidRDefault="00D247F1" w:rsidP="00D247F1">
          <w:pPr>
            <w:pStyle w:val="6125034F872C4F11934910FB5C08D1FC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D776C543CFD4B53A52FE21C3A1BB4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CF642-1973-4A64-A8E1-01F2F9670B44}"/>
      </w:docPartPr>
      <w:docPartBody>
        <w:p w:rsidR="00D247F1" w:rsidRDefault="00D247F1" w:rsidP="00D247F1">
          <w:pPr>
            <w:pStyle w:val="6D776C543CFD4B53A52FE21C3A1BB46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575A4627D624416BCAD1D91915CD7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836A9D-00CC-4AEC-82A1-A1DDE2743E92}"/>
      </w:docPartPr>
      <w:docPartBody>
        <w:p w:rsidR="00D247F1" w:rsidRDefault="00D247F1" w:rsidP="00D247F1">
          <w:pPr>
            <w:pStyle w:val="1575A4627D624416BCAD1D91915CD730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31A27A74808A4E44BDACF96E3306BF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0EF961-891D-4AD6-8A41-AECA79D48519}"/>
      </w:docPartPr>
      <w:docPartBody>
        <w:p w:rsidR="00D247F1" w:rsidRDefault="00D247F1" w:rsidP="00D247F1">
          <w:pPr>
            <w:pStyle w:val="31A27A74808A4E44BDACF96E3306BFC3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553CC06DDCFF45ACBB31D3FBC8350D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C9BB2C-4CDE-4CA8-B4F8-74C3E160047C}"/>
      </w:docPartPr>
      <w:docPartBody>
        <w:p w:rsidR="00D247F1" w:rsidRDefault="00D247F1" w:rsidP="00D247F1">
          <w:pPr>
            <w:pStyle w:val="553CC06DDCFF45ACBB31D3FBC8350D10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0A743B13F0214E7996311979BA47C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77C5F7-39E5-4064-9579-2AFAD0D282D7}"/>
      </w:docPartPr>
      <w:docPartBody>
        <w:p w:rsidR="00D247F1" w:rsidRDefault="00D247F1" w:rsidP="00D247F1">
          <w:pPr>
            <w:pStyle w:val="0A743B13F0214E7996311979BA47C57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6EDD591D1DB444669A18389D6F3916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1DA42D-CD85-445E-B362-F706B4F3992A}"/>
      </w:docPartPr>
      <w:docPartBody>
        <w:p w:rsidR="00D247F1" w:rsidRDefault="00D247F1" w:rsidP="00D247F1">
          <w:pPr>
            <w:pStyle w:val="6EDD591D1DB444669A18389D6F39160D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5F7793FC3144948B4817ADDAB5BF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80C5CE-3192-47DD-800E-1FD367BF261B}"/>
      </w:docPartPr>
      <w:docPartBody>
        <w:p w:rsidR="00D247F1" w:rsidRDefault="00D247F1" w:rsidP="00D247F1">
          <w:pPr>
            <w:pStyle w:val="F55F7793FC3144948B4817ADDAB5BF53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F4E7A96CD5545A8AADEC5ABB86AD7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C0C2C8-29DB-4263-8D67-3411D3D535A3}"/>
      </w:docPartPr>
      <w:docPartBody>
        <w:p w:rsidR="00D247F1" w:rsidRDefault="00D247F1" w:rsidP="00D247F1">
          <w:pPr>
            <w:pStyle w:val="6F4E7A96CD5545A8AADEC5ABB86AD75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9E815B350F48B89AC01033A6BED1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A3B08B-2E62-4127-96F8-4B9BCFC37FCC}"/>
      </w:docPartPr>
      <w:docPartBody>
        <w:p w:rsidR="00D247F1" w:rsidRDefault="00D247F1" w:rsidP="00D247F1">
          <w:pPr>
            <w:pStyle w:val="F59E815B350F48B89AC01033A6BED1F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143C35341C4D4FC287FA42A0897E71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0DB7EE-6B68-4D97-84B8-3B1FEEA1E194}"/>
      </w:docPartPr>
      <w:docPartBody>
        <w:p w:rsidR="00D247F1" w:rsidRDefault="00D247F1" w:rsidP="00D247F1">
          <w:pPr>
            <w:pStyle w:val="143C35341C4D4FC287FA42A0897E719B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8678CD55ABE24CD6B9C04CB46FB269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A3C57C-399F-4C1E-8BED-D3BCD6F1F927}"/>
      </w:docPartPr>
      <w:docPartBody>
        <w:p w:rsidR="00D247F1" w:rsidRDefault="00D247F1" w:rsidP="00D247F1">
          <w:pPr>
            <w:pStyle w:val="8678CD55ABE24CD6B9C04CB46FB26912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8C3F7AA5FA4443F5A9C926EF570944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8A5FD4-95BB-4DA8-8830-636630759505}"/>
      </w:docPartPr>
      <w:docPartBody>
        <w:p w:rsidR="00D247F1" w:rsidRDefault="00D247F1" w:rsidP="00D247F1">
          <w:pPr>
            <w:pStyle w:val="8C3F7AA5FA4443F5A9C926EF570944BF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FFC036CA99CF4E4FB370D79FD61C11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EAEFED-18D9-41AB-8BA9-DF812526D1DE}"/>
      </w:docPartPr>
      <w:docPartBody>
        <w:p w:rsidR="00D247F1" w:rsidRDefault="00D247F1" w:rsidP="00D247F1">
          <w:pPr>
            <w:pStyle w:val="FFC036CA99CF4E4FB370D79FD61C112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5DD52C432F24AACB197171911C102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227402-E1FC-4F1F-80A4-092F6D69BDCA}"/>
      </w:docPartPr>
      <w:docPartBody>
        <w:p w:rsidR="00D247F1" w:rsidRDefault="00D247F1" w:rsidP="00D247F1">
          <w:pPr>
            <w:pStyle w:val="45DD52C432F24AACB197171911C1023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C2586C26C0144775AE1B0815726EF4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2310EB-01E3-4B2C-95CF-AC3E0FDE9C52}"/>
      </w:docPartPr>
      <w:docPartBody>
        <w:p w:rsidR="00D247F1" w:rsidRDefault="00D247F1" w:rsidP="00D247F1">
          <w:pPr>
            <w:pStyle w:val="C2586C26C0144775AE1B0815726EF411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ADC284D3D11A4C86B85BE5680F648E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BECFA0-3439-4831-B019-0035D33F5835}"/>
      </w:docPartPr>
      <w:docPartBody>
        <w:p w:rsidR="00D247F1" w:rsidRDefault="00D247F1" w:rsidP="00D247F1">
          <w:pPr>
            <w:pStyle w:val="ADC284D3D11A4C86B85BE5680F648E3B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B329D52CB2C44C6F973AA08BED2214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081925-BD38-456D-8A61-734C9705BB9A}"/>
      </w:docPartPr>
      <w:docPartBody>
        <w:p w:rsidR="00AA6FAA" w:rsidRDefault="00E53C56" w:rsidP="00E53C56">
          <w:pPr>
            <w:pStyle w:val="B329D52CB2C44C6F973AA08BED2214E9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8228B2EC67134A75B6DEC36ABF2B4D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E1501E-8B94-41E5-B75B-BB1D9D09916F}"/>
      </w:docPartPr>
      <w:docPartBody>
        <w:p w:rsidR="00AA6FAA" w:rsidRDefault="00E53C56" w:rsidP="00E53C56">
          <w:pPr>
            <w:pStyle w:val="8228B2EC67134A75B6DEC36ABF2B4DA3"/>
          </w:pPr>
          <w:r w:rsidRPr="009B0344">
            <w:rPr>
              <w:rStyle w:val="Tekstzastpczy"/>
            </w:rPr>
            <w:t>[Adres firmy]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7F1"/>
    <w:rsid w:val="000864C1"/>
    <w:rsid w:val="000874EA"/>
    <w:rsid w:val="000D6F59"/>
    <w:rsid w:val="000D7767"/>
    <w:rsid w:val="000F0A07"/>
    <w:rsid w:val="00162D46"/>
    <w:rsid w:val="00292189"/>
    <w:rsid w:val="0034757F"/>
    <w:rsid w:val="004356B2"/>
    <w:rsid w:val="004D287B"/>
    <w:rsid w:val="00525EC6"/>
    <w:rsid w:val="00555740"/>
    <w:rsid w:val="005B29B1"/>
    <w:rsid w:val="005C6B90"/>
    <w:rsid w:val="005D671E"/>
    <w:rsid w:val="00666CAD"/>
    <w:rsid w:val="006B20E5"/>
    <w:rsid w:val="00734A89"/>
    <w:rsid w:val="0079616C"/>
    <w:rsid w:val="00864DDF"/>
    <w:rsid w:val="008C5270"/>
    <w:rsid w:val="00934340"/>
    <w:rsid w:val="009C116D"/>
    <w:rsid w:val="009C4217"/>
    <w:rsid w:val="009E093D"/>
    <w:rsid w:val="00A174BF"/>
    <w:rsid w:val="00A3628F"/>
    <w:rsid w:val="00A60B21"/>
    <w:rsid w:val="00AA6FAA"/>
    <w:rsid w:val="00AD2BEA"/>
    <w:rsid w:val="00C44945"/>
    <w:rsid w:val="00C45B45"/>
    <w:rsid w:val="00CB59C6"/>
    <w:rsid w:val="00CB7D1B"/>
    <w:rsid w:val="00CE0534"/>
    <w:rsid w:val="00D247F1"/>
    <w:rsid w:val="00D72AA2"/>
    <w:rsid w:val="00DA0DC3"/>
    <w:rsid w:val="00DB52C8"/>
    <w:rsid w:val="00DC2984"/>
    <w:rsid w:val="00E25CAE"/>
    <w:rsid w:val="00E53C56"/>
    <w:rsid w:val="00EF37F7"/>
    <w:rsid w:val="00EF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53C56"/>
  </w:style>
  <w:style w:type="paragraph" w:customStyle="1" w:styleId="B329D52CB2C44C6F973AA08BED2214E9">
    <w:name w:val="B329D52CB2C44C6F973AA08BED2214E9"/>
    <w:rsid w:val="00E53C56"/>
  </w:style>
  <w:style w:type="paragraph" w:customStyle="1" w:styleId="1B95999DA9CB438EB73ADDC8BF99F399">
    <w:name w:val="1B95999DA9CB438EB73ADDC8BF99F399"/>
    <w:rsid w:val="00D247F1"/>
  </w:style>
  <w:style w:type="paragraph" w:customStyle="1" w:styleId="BEF9310CF2214A849951DCB778D94313">
    <w:name w:val="BEF9310CF2214A849951DCB778D94313"/>
    <w:rsid w:val="00D247F1"/>
  </w:style>
  <w:style w:type="paragraph" w:customStyle="1" w:styleId="8228B2EC67134A75B6DEC36ABF2B4DA3">
    <w:name w:val="8228B2EC67134A75B6DEC36ABF2B4DA3"/>
    <w:rsid w:val="00E53C56"/>
  </w:style>
  <w:style w:type="paragraph" w:customStyle="1" w:styleId="9319EE22776847FCAC4BD7D636521918">
    <w:name w:val="9319EE22776847FCAC4BD7D636521918"/>
    <w:rsid w:val="00D247F1"/>
  </w:style>
  <w:style w:type="paragraph" w:customStyle="1" w:styleId="D89704816CB7495880CBDA3EE27187BA">
    <w:name w:val="D89704816CB7495880CBDA3EE27187BA"/>
    <w:rsid w:val="00D247F1"/>
  </w:style>
  <w:style w:type="paragraph" w:customStyle="1" w:styleId="6125034F872C4F11934910FB5C08D1FC">
    <w:name w:val="6125034F872C4F11934910FB5C08D1FC"/>
    <w:rsid w:val="00D247F1"/>
  </w:style>
  <w:style w:type="paragraph" w:customStyle="1" w:styleId="6D776C543CFD4B53A52FE21C3A1BB46A">
    <w:name w:val="6D776C543CFD4B53A52FE21C3A1BB46A"/>
    <w:rsid w:val="00D247F1"/>
  </w:style>
  <w:style w:type="paragraph" w:customStyle="1" w:styleId="1575A4627D624416BCAD1D91915CD730">
    <w:name w:val="1575A4627D624416BCAD1D91915CD730"/>
    <w:rsid w:val="00D247F1"/>
  </w:style>
  <w:style w:type="paragraph" w:customStyle="1" w:styleId="31A27A74808A4E44BDACF96E3306BFC3">
    <w:name w:val="31A27A74808A4E44BDACF96E3306BFC3"/>
    <w:rsid w:val="00D247F1"/>
  </w:style>
  <w:style w:type="paragraph" w:customStyle="1" w:styleId="553CC06DDCFF45ACBB31D3FBC8350D10">
    <w:name w:val="553CC06DDCFF45ACBB31D3FBC8350D10"/>
    <w:rsid w:val="00D247F1"/>
  </w:style>
  <w:style w:type="paragraph" w:customStyle="1" w:styleId="0A743B13F0214E7996311979BA47C574">
    <w:name w:val="0A743B13F0214E7996311979BA47C574"/>
    <w:rsid w:val="00D247F1"/>
  </w:style>
  <w:style w:type="paragraph" w:customStyle="1" w:styleId="6EDD591D1DB444669A18389D6F39160D">
    <w:name w:val="6EDD591D1DB444669A18389D6F39160D"/>
    <w:rsid w:val="00D247F1"/>
  </w:style>
  <w:style w:type="paragraph" w:customStyle="1" w:styleId="F55F7793FC3144948B4817ADDAB5BF53">
    <w:name w:val="F55F7793FC3144948B4817ADDAB5BF53"/>
    <w:rsid w:val="00D247F1"/>
  </w:style>
  <w:style w:type="paragraph" w:customStyle="1" w:styleId="6F4E7A96CD5545A8AADEC5ABB86AD758">
    <w:name w:val="6F4E7A96CD5545A8AADEC5ABB86AD758"/>
    <w:rsid w:val="00D247F1"/>
  </w:style>
  <w:style w:type="paragraph" w:customStyle="1" w:styleId="F59E815B350F48B89AC01033A6BED1F8">
    <w:name w:val="F59E815B350F48B89AC01033A6BED1F8"/>
    <w:rsid w:val="00D247F1"/>
  </w:style>
  <w:style w:type="paragraph" w:customStyle="1" w:styleId="143C35341C4D4FC287FA42A0897E719B">
    <w:name w:val="143C35341C4D4FC287FA42A0897E719B"/>
    <w:rsid w:val="00D247F1"/>
  </w:style>
  <w:style w:type="paragraph" w:customStyle="1" w:styleId="8678CD55ABE24CD6B9C04CB46FB26912">
    <w:name w:val="8678CD55ABE24CD6B9C04CB46FB26912"/>
    <w:rsid w:val="00D247F1"/>
  </w:style>
  <w:style w:type="paragraph" w:customStyle="1" w:styleId="8C3F7AA5FA4443F5A9C926EF570944BF">
    <w:name w:val="8C3F7AA5FA4443F5A9C926EF570944BF"/>
    <w:rsid w:val="00D247F1"/>
  </w:style>
  <w:style w:type="paragraph" w:customStyle="1" w:styleId="FFC036CA99CF4E4FB370D79FD61C1127">
    <w:name w:val="FFC036CA99CF4E4FB370D79FD61C1127"/>
    <w:rsid w:val="00D247F1"/>
  </w:style>
  <w:style w:type="paragraph" w:customStyle="1" w:styleId="45DD52C432F24AACB197171911C10237">
    <w:name w:val="45DD52C432F24AACB197171911C10237"/>
    <w:rsid w:val="00D247F1"/>
  </w:style>
  <w:style w:type="paragraph" w:customStyle="1" w:styleId="C2586C26C0144775AE1B0815726EF411">
    <w:name w:val="C2586C26C0144775AE1B0815726EF411"/>
    <w:rsid w:val="00D247F1"/>
  </w:style>
  <w:style w:type="paragraph" w:customStyle="1" w:styleId="ADC284D3D11A4C86B85BE5680F648E3B">
    <w:name w:val="ADC284D3D11A4C86B85BE5680F648E3B"/>
    <w:rsid w:val="00D247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9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1A7466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PGE Energetyka Kolejowa Operator Sp. z o.o.</PublishDate>
  <Abstract/>
  <CompanyAddress>Dostawa 2 szt. transformatorów żywicznych 1250 kVA</CompanyAddress>
  <CompanyPhone/>
  <CompanyFax>120 dni</CompanyFax>
  <CompanyEmail>wskaż wartość wadium</CompanyEmail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nr 2, 3, 7, 8 do SWZ.docx</dmsv2BaseFileName>
    <dmsv2BaseDisplayName xmlns="http://schemas.microsoft.com/sharepoint/v3">Załączniki nr 2, 3, 7, 8 do SWZ</dmsv2BaseDisplayName>
    <dmsv2SWPP2ObjectNumber xmlns="http://schemas.microsoft.com/sharepoint/v3">POST/HZ/EO/HZL/00041/2026                         </dmsv2SWPP2ObjectNumber>
    <dmsv2SWPP2SumMD5 xmlns="http://schemas.microsoft.com/sharepoint/v3">4f57b060cfef913145476d31b9538ea3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711035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25051560</dmsv2BaseClientSystemDocumentID>
    <dmsv2BaseModifiedByID xmlns="http://schemas.microsoft.com/sharepoint/v3">1A600014</dmsv2BaseModifiedByID>
    <dmsv2BaseCreatedByID xmlns="http://schemas.microsoft.com/sharepoint/v3">1A600014</dmsv2BaseCreatedByID>
    <dmsv2SWPP2ObjectDepartment xmlns="http://schemas.microsoft.com/sharepoint/v3">00000001001j00000009</dmsv2SWPP2ObjectDepartment>
    <dmsv2SWPP2ObjectName xmlns="http://schemas.microsoft.com/sharepoint/v3">Postępowanie</dmsv2SWPP2ObjectName>
    <_dlc_DocId xmlns="a19cb1c7-c5c7-46d4-85ae-d83685407bba">FJ3FSM7XJ42E-1195302456-12259</_dlc_DocId>
    <_dlc_DocIdUrl xmlns="a19cb1c7-c5c7-46d4-85ae-d83685407bba">
      <Url>https://swpp2.dms.gkpge.pl/sites/43/_layouts/15/DocIdRedir.aspx?ID=FJ3FSM7XJ42E-1195302456-12259</Url>
      <Description>FJ3FSM7XJ42E-1195302456-12259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0E791A3-5A10-4824-B09F-93C361935C36}"/>
</file>

<file path=customXml/itemProps3.xml><?xml version="1.0" encoding="utf-8"?>
<ds:datastoreItem xmlns:ds="http://schemas.openxmlformats.org/officeDocument/2006/customXml" ds:itemID="{1940BBC2-5F69-4499-98FC-A4F39485BC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D1EE8C-4515-435B-8A47-1532C2E15A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28E21B-BEAD-4222-9D70-FFD0842509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D46B8B82-814B-49D3-BC97-BBF0B0A31DD4}"/>
</file>

<file path=docProps/app.xml><?xml version="1.0" encoding="utf-8"?>
<Properties xmlns="http://schemas.openxmlformats.org/officeDocument/2006/extended-properties" xmlns:vt="http://schemas.openxmlformats.org/officeDocument/2006/docPropsVTypes">
  <Template>WZÓR SWZ NZ_02 12 2024</Template>
  <TotalTime>7</TotalTime>
  <Pages>8</Pages>
  <Words>2037</Words>
  <Characters>12227</Characters>
  <Application>Microsoft Office Word</Application>
  <DocSecurity>8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14236</CharactersWithSpaces>
  <SharedDoc>false</SharedDoc>
  <HLinks>
    <vt:vector size="60" baseType="variant">
      <vt:variant>
        <vt:i4>6553632</vt:i4>
      </vt:variant>
      <vt:variant>
        <vt:i4>27</vt:i4>
      </vt:variant>
      <vt:variant>
        <vt:i4>0</vt:i4>
      </vt:variant>
      <vt:variant>
        <vt:i4>5</vt:i4>
      </vt:variant>
      <vt:variant>
        <vt:lpwstr>https://www.gkpge.pl/grupa-pge/przetargi/zakupy</vt:lpwstr>
      </vt:variant>
      <vt:variant>
        <vt:lpwstr/>
      </vt:variant>
      <vt:variant>
        <vt:i4>3145810</vt:i4>
      </vt:variant>
      <vt:variant>
        <vt:i4>24</vt:i4>
      </vt:variant>
      <vt:variant>
        <vt:i4>0</vt:i4>
      </vt:variant>
      <vt:variant>
        <vt:i4>5</vt:i4>
      </vt:variant>
      <vt:variant>
        <vt:lpwstr>mailto:helpdesk.zakupy@gkpge.pl</vt:lpwstr>
      </vt:variant>
      <vt:variant>
        <vt:lpwstr/>
      </vt:variant>
      <vt:variant>
        <vt:i4>3997753</vt:i4>
      </vt:variant>
      <vt:variant>
        <vt:i4>21</vt:i4>
      </vt:variant>
      <vt:variant>
        <vt:i4>0</vt:i4>
      </vt:variant>
      <vt:variant>
        <vt:i4>5</vt:i4>
      </vt:variant>
      <vt:variant>
        <vt:lpwstr>https://www.gkpge.pl/rodo/klauzule-informacyjne</vt:lpwstr>
      </vt:variant>
      <vt:variant>
        <vt:lpwstr/>
      </vt:variant>
      <vt:variant>
        <vt:i4>4194389</vt:i4>
      </vt:variant>
      <vt:variant>
        <vt:i4>18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  <vt:variant>
        <vt:i4>7733363</vt:i4>
      </vt:variant>
      <vt:variant>
        <vt:i4>15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7733363</vt:i4>
      </vt:variant>
      <vt:variant>
        <vt:i4>12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8061054</vt:i4>
      </vt:variant>
      <vt:variant>
        <vt:i4>9</vt:i4>
      </vt:variant>
      <vt:variant>
        <vt:i4>0</vt:i4>
      </vt:variant>
      <vt:variant>
        <vt:i4>5</vt:i4>
      </vt:variant>
      <vt:variant>
        <vt:lpwstr>http://www.gkpge.pl/compliance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https://www.gkpge.pl/grupapge/przetargi/zakupy/dokumenty</vt:lpwstr>
      </vt:variant>
      <vt:variant>
        <vt:lpwstr/>
      </vt:variant>
      <vt:variant>
        <vt:i4>7733363</vt:i4>
      </vt:variant>
      <vt:variant>
        <vt:i4>3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4194389</vt:i4>
      </vt:variant>
      <vt:variant>
        <vt:i4>0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POST/HZ/EO/HZL/00041/2026</dc:creator>
  <cp:keywords/>
  <dc:description/>
  <cp:lastModifiedBy>Bartosz Wrzesień</cp:lastModifiedBy>
  <cp:revision>5</cp:revision>
  <cp:lastPrinted>2024-07-17T17:21:00Z</cp:lastPrinted>
  <dcterms:created xsi:type="dcterms:W3CDTF">2026-04-27T12:57:00Z</dcterms:created>
  <dcterms:modified xsi:type="dcterms:W3CDTF">2026-04-27T13:05:00Z</dcterms:modified>
  <cp:category>dostaw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4114f9-be46-4331-8fe2-8a463f84c1e9_Enabled">
    <vt:lpwstr>true</vt:lpwstr>
  </property>
  <property fmtid="{D5CDD505-2E9C-101B-9397-08002B2CF9AE}" pid="3" name="MSIP_Label_514114f9-be46-4331-8fe2-8a463f84c1e9_SetDate">
    <vt:lpwstr>2025-01-10T07:46:28Z</vt:lpwstr>
  </property>
  <property fmtid="{D5CDD505-2E9C-101B-9397-08002B2CF9AE}" pid="4" name="MSIP_Label_514114f9-be46-4331-8fe2-8a463f84c1e9_Method">
    <vt:lpwstr>Privileged</vt:lpwstr>
  </property>
  <property fmtid="{D5CDD505-2E9C-101B-9397-08002B2CF9AE}" pid="5" name="MSIP_Label_514114f9-be46-4331-8fe2-8a463f84c1e9_Name">
    <vt:lpwstr>ALL-Wewnetrzne-w-GK-PGE</vt:lpwstr>
  </property>
  <property fmtid="{D5CDD505-2E9C-101B-9397-08002B2CF9AE}" pid="6" name="MSIP_Label_514114f9-be46-4331-8fe2-8a463f84c1e9_SiteId">
    <vt:lpwstr>e9895a11-04dc-4848-aa12-7fca9faefb60</vt:lpwstr>
  </property>
  <property fmtid="{D5CDD505-2E9C-101B-9397-08002B2CF9AE}" pid="7" name="MSIP_Label_514114f9-be46-4331-8fe2-8a463f84c1e9_ActionId">
    <vt:lpwstr>6e150b73-4e2d-49d5-a0e3-248facb53d6e</vt:lpwstr>
  </property>
  <property fmtid="{D5CDD505-2E9C-101B-9397-08002B2CF9AE}" pid="8" name="MSIP_Label_514114f9-be46-4331-8fe2-8a463f84c1e9_ContentBits">
    <vt:lpwstr>1</vt:lpwstr>
  </property>
  <property fmtid="{D5CDD505-2E9C-101B-9397-08002B2CF9AE}" pid="9" name="ContentTypeId">
    <vt:lpwstr>0x010189100037CE20CE10D858438B692BBE9218B4E9</vt:lpwstr>
  </property>
  <property fmtid="{D5CDD505-2E9C-101B-9397-08002B2CF9AE}" pid="10" name="PGEEKCATEGORY">
    <vt:lpwstr>PUB</vt:lpwstr>
  </property>
  <property fmtid="{D5CDD505-2E9C-101B-9397-08002B2CF9AE}" pid="11" name="PGEEKClassifiedBy">
    <vt:lpwstr>PKPENERGETYKA\m.kiliszek;Magdalena Kiliszek</vt:lpwstr>
  </property>
  <property fmtid="{D5CDD505-2E9C-101B-9397-08002B2CF9AE}" pid="12" name="PGEEKClassificationDate">
    <vt:lpwstr>2025-03-05T12:50:22.2599177+01:00</vt:lpwstr>
  </property>
  <property fmtid="{D5CDD505-2E9C-101B-9397-08002B2CF9AE}" pid="13" name="PGEEKClassifiedBySID">
    <vt:lpwstr>PKPENERGETYKA\S-1-5-21-3871890766-2155079996-2380071410-87629</vt:lpwstr>
  </property>
  <property fmtid="{D5CDD505-2E9C-101B-9397-08002B2CF9AE}" pid="14" name="PGEEKGRNItemId">
    <vt:lpwstr>GRN-435deef9-3caa-431f-8e43-b177036d6355</vt:lpwstr>
  </property>
  <property fmtid="{D5CDD505-2E9C-101B-9397-08002B2CF9AE}" pid="15" name="PGEEKHash">
    <vt:lpwstr>VnSgqhNvO2YpmNPqKN6WvQjyJk/LtEaSeS3zVfOEwlY=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{b1ba84fe-90d9-40dd-ba64-214a5793dae5}</vt:lpwstr>
  </property>
  <property fmtid="{D5CDD505-2E9C-101B-9397-08002B2CF9AE}" pid="18" name="PGEEKRefresh">
    <vt:lpwstr>False</vt:lpwstr>
  </property>
  <property fmtid="{D5CDD505-2E9C-101B-9397-08002B2CF9AE}" pid="19" name="_dlc_DocIdItemGuid">
    <vt:lpwstr>7ba3d017-7d80-4385-98b0-a00375ea4925</vt:lpwstr>
  </property>
</Properties>
</file>